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C4D99FF" w14:textId="597F6964" w:rsidR="00D16339" w:rsidRDefault="0081318F" w:rsidP="0081318F">
      <w:pPr>
        <w:pStyle w:val="Hailobigtitle"/>
        <w:jc w:val="center"/>
      </w:pPr>
      <w:r>
        <w:t>Press Kit</w:t>
      </w:r>
    </w:p>
    <w:p w14:paraId="346AF05C" w14:textId="77777777" w:rsidR="0081318F" w:rsidRDefault="0081318F" w:rsidP="0081318F"/>
    <w:p w14:paraId="64AFE95B" w14:textId="77777777" w:rsidR="0081318F" w:rsidRPr="0081318F" w:rsidRDefault="0081318F" w:rsidP="0081318F">
      <w:pPr>
        <w:pStyle w:val="Heading2"/>
        <w:rPr>
          <w:noProof/>
          <w:sz w:val="24"/>
          <w:szCs w:val="24"/>
        </w:rPr>
      </w:pPr>
      <w:r w:rsidRPr="0081318F">
        <w:rPr>
          <w:sz w:val="24"/>
          <w:szCs w:val="24"/>
        </w:rPr>
        <w:t>Boilerplate:</w:t>
      </w:r>
      <w:r w:rsidRPr="0081318F">
        <w:rPr>
          <w:noProof/>
          <w:sz w:val="24"/>
          <w:szCs w:val="24"/>
        </w:rPr>
        <w:t xml:space="preserve"> </w:t>
      </w:r>
    </w:p>
    <w:p w14:paraId="4B984231" w14:textId="495A13AC" w:rsidR="0081318F" w:rsidRDefault="0081318F" w:rsidP="0081318F">
      <w:pPr>
        <w:ind w:right="-330"/>
      </w:pPr>
      <w:r w:rsidRPr="0081318F">
        <w:t>Hailo, an AI-focused chipmaker, is developing specialized AI processors that enable data center-class performance on edge devices. Hailo’s processors are the product of a rethinking of traditional computer architecture, enabling smart devices to perform sophisticated deep learning tasks such as object detection, image enhancement, and content creation in real-time, with minimal power consumption, size, and cost. The processors are designed to fit into a multitude of smart machines and devices, impacting a variety of sectors including security, automotive, personal computers, industrial automation, and others. </w:t>
      </w:r>
      <w:r>
        <w:br/>
      </w:r>
      <w:r w:rsidRPr="0081318F">
        <w:t xml:space="preserve">For more information visit </w:t>
      </w:r>
      <w:hyperlink r:id="rId11" w:history="1">
        <w:r w:rsidRPr="0081318F">
          <w:rPr>
            <w:rStyle w:val="Hyperlink"/>
            <w:rFonts w:cstheme="minorHAnsi"/>
            <w:color w:val="4175E9" w:themeColor="accent2"/>
          </w:rPr>
          <w:t>https://hailo.ai</w:t>
        </w:r>
      </w:hyperlink>
      <w:r w:rsidRPr="0081318F">
        <w:rPr>
          <w:rFonts w:cstheme="minorHAnsi"/>
          <w:color w:val="4175E9" w:themeColor="accent2"/>
        </w:rPr>
        <w:t xml:space="preserve"> </w:t>
      </w:r>
      <w:r>
        <w:rPr>
          <w:rFonts w:cstheme="minorHAnsi"/>
          <w:color w:val="4175E9" w:themeColor="accent2"/>
        </w:rPr>
        <w:br/>
      </w:r>
    </w:p>
    <w:p w14:paraId="2B302E7D" w14:textId="77777777" w:rsidR="0081318F" w:rsidRPr="0081318F" w:rsidRDefault="0081318F" w:rsidP="0081318F">
      <w:pPr>
        <w:pStyle w:val="Heading2"/>
        <w:rPr>
          <w:sz w:val="24"/>
          <w:szCs w:val="24"/>
        </w:rPr>
      </w:pPr>
      <w:r w:rsidRPr="0081318F">
        <w:rPr>
          <w:sz w:val="24"/>
          <w:szCs w:val="24"/>
        </w:rPr>
        <w:t>One liner:</w:t>
      </w:r>
    </w:p>
    <w:p w14:paraId="72743F55" w14:textId="77777777" w:rsidR="0081318F" w:rsidRPr="00791BE0" w:rsidRDefault="0081318F" w:rsidP="0081318F">
      <w:pPr>
        <w:rPr>
          <w:rFonts w:cstheme="minorHAnsi"/>
        </w:rPr>
      </w:pPr>
      <w:r w:rsidRPr="00791BE0">
        <w:rPr>
          <w:rFonts w:cstheme="minorHAnsi"/>
        </w:rPr>
        <w:t xml:space="preserve">Hailo has developed breakthrough </w:t>
      </w:r>
      <w:r>
        <w:rPr>
          <w:rFonts w:cstheme="minorHAnsi"/>
        </w:rPr>
        <w:t>AI Processors</w:t>
      </w:r>
      <w:r w:rsidRPr="00791BE0">
        <w:rPr>
          <w:rFonts w:cstheme="minorHAnsi"/>
        </w:rPr>
        <w:t xml:space="preserve"> </w:t>
      </w:r>
      <w:r>
        <w:rPr>
          <w:rFonts w:cstheme="minorHAnsi"/>
        </w:rPr>
        <w:t xml:space="preserve">based on a novel </w:t>
      </w:r>
      <w:r w:rsidRPr="00791BE0">
        <w:rPr>
          <w:rFonts w:cstheme="minorHAnsi"/>
        </w:rPr>
        <w:t>architecture which enables edge devices to run sophisticated deep learning applications that could previously run only on the cloud.</w:t>
      </w:r>
    </w:p>
    <w:p w14:paraId="70AE9C7B" w14:textId="77777777" w:rsidR="0081318F" w:rsidRPr="00791BE0" w:rsidRDefault="0081318F" w:rsidP="0081318F">
      <w:pPr>
        <w:ind w:left="-426" w:right="-330"/>
        <w:rPr>
          <w:rFonts w:cstheme="minorHAnsi"/>
          <w:u w:val="single"/>
        </w:rPr>
      </w:pPr>
    </w:p>
    <w:p w14:paraId="75B61D95" w14:textId="77777777" w:rsidR="0081318F" w:rsidRPr="0081318F" w:rsidRDefault="0081318F" w:rsidP="0081318F">
      <w:pPr>
        <w:pStyle w:val="Heading2"/>
        <w:rPr>
          <w:sz w:val="24"/>
          <w:szCs w:val="24"/>
        </w:rPr>
      </w:pPr>
      <w:r w:rsidRPr="0081318F">
        <w:rPr>
          <w:sz w:val="24"/>
          <w:szCs w:val="24"/>
        </w:rPr>
        <w:t>Social Media Channels:</w:t>
      </w:r>
    </w:p>
    <w:p w14:paraId="6699C38E" w14:textId="77777777" w:rsidR="0081318F" w:rsidRPr="001B0EEA" w:rsidRDefault="0081318F" w:rsidP="0081318F">
      <w:pPr>
        <w:rPr>
          <w:rtl/>
        </w:rPr>
      </w:pPr>
      <w:r w:rsidRPr="001B0EEA">
        <w:t>Facebook:</w:t>
      </w:r>
      <w:r w:rsidRPr="0081318F">
        <w:rPr>
          <w:color w:val="4175E9" w:themeColor="accent2"/>
        </w:rPr>
        <w:t xml:space="preserve"> </w:t>
      </w:r>
      <w:hyperlink r:id="rId12" w:history="1">
        <w:r w:rsidRPr="0081318F">
          <w:rPr>
            <w:rStyle w:val="Hyperlink"/>
            <w:color w:val="4175E9" w:themeColor="accent2"/>
          </w:rPr>
          <w:t>https://www.facebook.com/HailoTech/</w:t>
        </w:r>
      </w:hyperlink>
    </w:p>
    <w:p w14:paraId="33F0041D" w14:textId="77777777" w:rsidR="0081318F" w:rsidRPr="001B0EEA" w:rsidRDefault="0081318F" w:rsidP="0081318F">
      <w:r w:rsidRPr="001B0EEA">
        <w:t xml:space="preserve">LinkedIn: </w:t>
      </w:r>
      <w:hyperlink r:id="rId13" w:history="1">
        <w:r w:rsidRPr="0081318F">
          <w:rPr>
            <w:rStyle w:val="Hyperlink"/>
            <w:color w:val="4175E9" w:themeColor="accent2"/>
          </w:rPr>
          <w:t>https://www.linkedin.com/company/hailo-ai/</w:t>
        </w:r>
      </w:hyperlink>
    </w:p>
    <w:p w14:paraId="19DAAB19" w14:textId="77777777" w:rsidR="0081318F" w:rsidRDefault="0081318F" w:rsidP="0081318F">
      <w:pPr>
        <w:rPr>
          <w:rStyle w:val="Hyperlink"/>
        </w:rPr>
      </w:pPr>
      <w:r w:rsidRPr="001B0EEA">
        <w:t>Twitter:</w:t>
      </w:r>
      <w:r w:rsidRPr="0081318F">
        <w:rPr>
          <w:color w:val="4175E9" w:themeColor="accent2"/>
        </w:rPr>
        <w:t xml:space="preserve"> </w:t>
      </w:r>
      <w:hyperlink r:id="rId14" w:history="1">
        <w:r w:rsidRPr="0081318F">
          <w:rPr>
            <w:rStyle w:val="Hyperlink"/>
            <w:color w:val="4175E9" w:themeColor="accent2"/>
          </w:rPr>
          <w:t>https://twitter.com/Hailo_ai</w:t>
        </w:r>
      </w:hyperlink>
    </w:p>
    <w:p w14:paraId="74E29A65" w14:textId="77777777" w:rsidR="0081318F" w:rsidRDefault="0081318F" w:rsidP="0081318F">
      <w:r w:rsidRPr="00AB3703">
        <w:t>YouTube:</w:t>
      </w:r>
      <w:r w:rsidRPr="0081318F">
        <w:rPr>
          <w:color w:val="4175E9" w:themeColor="accent2"/>
        </w:rPr>
        <w:t xml:space="preserve"> </w:t>
      </w:r>
      <w:hyperlink r:id="rId15" w:history="1">
        <w:r w:rsidRPr="0081318F">
          <w:rPr>
            <w:rStyle w:val="Hyperlink"/>
            <w:color w:val="4175E9" w:themeColor="accent2"/>
          </w:rPr>
          <w:t>https://www.youtube.com/channel/UCJyQfXEbUVHhiXM_Lc9e2aw</w:t>
        </w:r>
      </w:hyperlink>
    </w:p>
    <w:p w14:paraId="344A1D5D" w14:textId="77777777" w:rsidR="0081318F" w:rsidRPr="00791BE0" w:rsidRDefault="0081318F" w:rsidP="0081318F">
      <w:pPr>
        <w:ind w:left="-426" w:right="-330"/>
        <w:rPr>
          <w:rFonts w:cstheme="minorHAnsi"/>
        </w:rPr>
      </w:pPr>
    </w:p>
    <w:p w14:paraId="1A553841" w14:textId="77777777" w:rsidR="0081318F" w:rsidRPr="0081318F" w:rsidRDefault="0081318F" w:rsidP="0081318F">
      <w:pPr>
        <w:pStyle w:val="Heading2"/>
        <w:rPr>
          <w:sz w:val="24"/>
          <w:szCs w:val="24"/>
        </w:rPr>
      </w:pPr>
      <w:r w:rsidRPr="0081318F">
        <w:rPr>
          <w:sz w:val="24"/>
          <w:szCs w:val="24"/>
        </w:rPr>
        <w:t>Company Stats:</w:t>
      </w:r>
    </w:p>
    <w:p w14:paraId="525BC352" w14:textId="77777777" w:rsidR="0081318F" w:rsidRPr="001B0EEA" w:rsidRDefault="0081318F" w:rsidP="0081318F">
      <w:r w:rsidRPr="001B0EEA">
        <w:t>Year</w:t>
      </w:r>
      <w:r>
        <w:t xml:space="preserve"> of foundation</w:t>
      </w:r>
      <w:r w:rsidRPr="001B0EEA">
        <w:t>:  2017</w:t>
      </w:r>
    </w:p>
    <w:p w14:paraId="2560F2FD" w14:textId="77777777" w:rsidR="0081318F" w:rsidRDefault="0081318F" w:rsidP="0081318F">
      <w:r w:rsidRPr="001B0EEA">
        <w:t>Founders: Orr Danon</w:t>
      </w:r>
      <w:r>
        <w:t xml:space="preserve"> </w:t>
      </w:r>
      <w:r w:rsidRPr="001B0EEA">
        <w:t>CE</w:t>
      </w:r>
      <w:r>
        <w:t>O</w:t>
      </w:r>
      <w:r w:rsidRPr="001B0EEA">
        <w:t xml:space="preserve"> </w:t>
      </w:r>
      <w:r>
        <w:t>and Co-Founder</w:t>
      </w:r>
      <w:r w:rsidRPr="001B0EEA">
        <w:t>, Avi Baum</w:t>
      </w:r>
      <w:r>
        <w:t xml:space="preserve"> </w:t>
      </w:r>
      <w:r w:rsidRPr="001B0EEA">
        <w:t xml:space="preserve">CTO </w:t>
      </w:r>
      <w:r>
        <w:t>and Co-Founder</w:t>
      </w:r>
      <w:r w:rsidRPr="001B0EEA">
        <w:t xml:space="preserve"> </w:t>
      </w:r>
    </w:p>
    <w:p w14:paraId="1356915B" w14:textId="77777777" w:rsidR="0081318F" w:rsidRPr="001B0EEA" w:rsidRDefault="0081318F" w:rsidP="0081318F">
      <w:r w:rsidRPr="001B0EEA">
        <w:t>Headquarters: Tel Aviv, Israel</w:t>
      </w:r>
    </w:p>
    <w:p w14:paraId="7B13016F" w14:textId="77777777" w:rsidR="0081318F" w:rsidRPr="001B0EEA" w:rsidRDefault="0081318F" w:rsidP="0081318F">
      <w:r w:rsidRPr="001B0EEA">
        <w:t xml:space="preserve">Employees: </w:t>
      </w:r>
      <w:r>
        <w:t>200</w:t>
      </w:r>
      <w:r w:rsidRPr="001B0EEA">
        <w:t>+</w:t>
      </w:r>
    </w:p>
    <w:p w14:paraId="232AF411" w14:textId="3125A503" w:rsidR="0081318F" w:rsidRPr="001B0EEA" w:rsidRDefault="0081318F" w:rsidP="0081318F">
      <w:r w:rsidRPr="001B0EEA">
        <w:t>Funding to Date: $</w:t>
      </w:r>
      <w:r>
        <w:t>350</w:t>
      </w:r>
      <w:r w:rsidRPr="001B0EEA">
        <w:t>M</w:t>
      </w:r>
      <w:r>
        <w:t>, Round C</w:t>
      </w:r>
    </w:p>
    <w:p w14:paraId="41E1E3A7" w14:textId="77777777" w:rsidR="0081318F" w:rsidRPr="00791BE0" w:rsidRDefault="0081318F" w:rsidP="0081318F">
      <w:pPr>
        <w:ind w:left="-426" w:right="-330"/>
        <w:rPr>
          <w:rFonts w:cstheme="minorHAnsi"/>
        </w:rPr>
      </w:pPr>
    </w:p>
    <w:p w14:paraId="11E74F58" w14:textId="77777777" w:rsidR="0081318F" w:rsidRPr="0081318F" w:rsidRDefault="0081318F" w:rsidP="0081318F">
      <w:pPr>
        <w:pStyle w:val="Heading2"/>
        <w:rPr>
          <w:sz w:val="24"/>
          <w:szCs w:val="24"/>
        </w:rPr>
      </w:pPr>
      <w:r w:rsidRPr="0081318F">
        <w:rPr>
          <w:sz w:val="24"/>
          <w:szCs w:val="24"/>
        </w:rPr>
        <w:t>PR Contact:</w:t>
      </w:r>
    </w:p>
    <w:p w14:paraId="71DB95FE" w14:textId="77777777" w:rsidR="0081318F" w:rsidRPr="00794284" w:rsidRDefault="0081318F" w:rsidP="0081318F">
      <w:pPr>
        <w:rPr>
          <w:i/>
          <w:iCs/>
        </w:rPr>
      </w:pPr>
      <w:r>
        <w:rPr>
          <w:i/>
          <w:iCs/>
        </w:rPr>
        <w:t>Griffin360</w:t>
      </w:r>
    </w:p>
    <w:p w14:paraId="101625DD" w14:textId="77777777" w:rsidR="0081318F" w:rsidRPr="001B0EEA" w:rsidRDefault="0081318F" w:rsidP="0081318F">
      <w:r>
        <w:t>Daniel Griffin</w:t>
      </w:r>
      <w:r w:rsidRPr="001B0EEA">
        <w:t xml:space="preserve"> | </w:t>
      </w:r>
      <w:r>
        <w:t>212.481.3456</w:t>
      </w:r>
      <w:r w:rsidRPr="001B0EEA">
        <w:t xml:space="preserve"> | </w:t>
      </w:r>
      <w:hyperlink r:id="rId16" w:history="1">
        <w:r w:rsidRPr="0081318F">
          <w:rPr>
            <w:rStyle w:val="Hyperlink"/>
            <w:color w:val="4175E9" w:themeColor="accent2"/>
          </w:rPr>
          <w:t>dan@griffin360.com</w:t>
        </w:r>
      </w:hyperlink>
      <w:r w:rsidRPr="0081318F">
        <w:rPr>
          <w:color w:val="4175E9" w:themeColor="accent2"/>
        </w:rPr>
        <w:t xml:space="preserve"> </w:t>
      </w:r>
    </w:p>
    <w:p w14:paraId="3CB75B0A" w14:textId="77777777" w:rsidR="0081318F" w:rsidRPr="00794284" w:rsidRDefault="0081318F" w:rsidP="0081318F">
      <w:pPr>
        <w:rPr>
          <w:i/>
          <w:iCs/>
        </w:rPr>
      </w:pPr>
      <w:proofErr w:type="spellStart"/>
      <w:r w:rsidRPr="00794284">
        <w:rPr>
          <w:i/>
          <w:iCs/>
        </w:rPr>
        <w:t>Meirovitch</w:t>
      </w:r>
      <w:proofErr w:type="spellEnd"/>
      <w:r w:rsidRPr="00794284">
        <w:rPr>
          <w:i/>
          <w:iCs/>
        </w:rPr>
        <w:t xml:space="preserve"> Public Relations</w:t>
      </w:r>
    </w:p>
    <w:p w14:paraId="612C5A9C" w14:textId="77777777" w:rsidR="0081318F" w:rsidRPr="00791BE0" w:rsidRDefault="0081318F" w:rsidP="0081318F">
      <w:pPr>
        <w:rPr>
          <w:rFonts w:cstheme="minorHAnsi"/>
          <w:rtl/>
        </w:rPr>
      </w:pPr>
      <w:r w:rsidRPr="001B0EEA">
        <w:t xml:space="preserve">Uri </w:t>
      </w:r>
      <w:proofErr w:type="spellStart"/>
      <w:r w:rsidRPr="001B0EEA">
        <w:t>Meirovitch</w:t>
      </w:r>
      <w:proofErr w:type="spellEnd"/>
      <w:r w:rsidRPr="001B0EEA">
        <w:t xml:space="preserve"> | Tel. +972-54-640-0070 |  </w:t>
      </w:r>
      <w:hyperlink r:id="rId17" w:history="1">
        <w:r w:rsidRPr="0081318F">
          <w:rPr>
            <w:rStyle w:val="Hyperlink"/>
            <w:color w:val="4175E9" w:themeColor="accent2"/>
          </w:rPr>
          <w:t>uri@meirovitch.com</w:t>
        </w:r>
      </w:hyperlink>
      <w:r w:rsidRPr="0081318F">
        <w:rPr>
          <w:color w:val="4175E9" w:themeColor="accent2"/>
        </w:rPr>
        <w:t xml:space="preserve"> </w:t>
      </w:r>
    </w:p>
    <w:sectPr w:rsidR="0081318F" w:rsidRPr="00791BE0" w:rsidSect="001E4494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1907" w:h="16840" w:code="9"/>
      <w:pgMar w:top="2268" w:right="1418" w:bottom="2552" w:left="1418" w:header="709" w:footer="39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30FA63D" w14:textId="77777777" w:rsidR="0081318F" w:rsidRDefault="0081318F" w:rsidP="00AD79D1">
      <w:r>
        <w:separator/>
      </w:r>
    </w:p>
  </w:endnote>
  <w:endnote w:type="continuationSeparator" w:id="0">
    <w:p w14:paraId="6994941F" w14:textId="77777777" w:rsidR="0081318F" w:rsidRDefault="0081318F" w:rsidP="00AD79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 Light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" w:fontKey="{DF79D843-6CDA-40E4-8D3B-0BD8CE197AF6}"/>
    <w:embedBold r:id="rId2" w:fontKey="{85065CDE-6286-465C-87B2-77F44D2C9D58}"/>
    <w:embedItalic r:id="rId3" w:fontKey="{26689254-5CF2-497F-9763-FAF234773661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4" w:fontKey="{360DD160-A938-413D-BC84-4C81DA50673E}"/>
    <w:embedBold r:id="rId5" w:fontKey="{555CBD77-D0F1-4EE6-95C8-45851C38B389}"/>
  </w:font>
  <w:font w:name="Adobe Hebrew">
    <w:panose1 w:val="00000000000000000000"/>
    <w:charset w:val="B1"/>
    <w:family w:val="roman"/>
    <w:notTrueType/>
    <w:pitch w:val="variable"/>
    <w:sig w:usb0="00000803" w:usb1="40000000" w:usb2="00000000" w:usb3="00000000" w:csb0="00000021" w:csb1="00000000"/>
  </w:font>
  <w:font w:name="Montserrat Light">
    <w:charset w:val="00"/>
    <w:family w:val="auto"/>
    <w:pitch w:val="variable"/>
    <w:sig w:usb0="2000020F" w:usb1="00000003" w:usb2="00000000" w:usb3="00000000" w:csb0="00000197" w:csb1="00000000"/>
    <w:embedRegular r:id="rId6" w:fontKey="{95C7B474-0A1A-48B2-933B-1B027D42A2F1}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Open Sans">
    <w:altName w:val="Open Sans"/>
    <w:charset w:val="00"/>
    <w:family w:val="swiss"/>
    <w:pitch w:val="variable"/>
    <w:sig w:usb0="E00002EF" w:usb1="4000205B" w:usb2="00000028" w:usb3="00000000" w:csb0="0000019F" w:csb1="00000000"/>
    <w:embedRegular r:id="rId7" w:fontKey="{642C4993-497C-497D-A644-1F8C2EBA5CA6}"/>
    <w:embedBold r:id="rId8" w:fontKey="{AB0D67AC-5355-41B8-94AA-813844986FB3}"/>
    <w:embedBoldItalic r:id="rId9" w:fontKey="{AD6BBF48-55F2-4101-8111-01C771AE3FD2}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  <w:embedRegular r:id="rId10" w:fontKey="{B9A82998-6CD8-454B-9653-791BA79AFB01}"/>
  </w:font>
  <w:font w:name="Montserrat SemiBold">
    <w:charset w:val="00"/>
    <w:family w:val="auto"/>
    <w:pitch w:val="variable"/>
    <w:sig w:usb0="2000020F" w:usb1="00000003" w:usb2="00000000" w:usb3="00000000" w:csb0="00000197" w:csb1="00000000"/>
    <w:embedBold r:id="rId11" w:fontKey="{60086B83-C6BF-4027-9D72-0664CEB28C3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D470031" w14:textId="77777777" w:rsidR="00B53970" w:rsidRDefault="00B5397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1BAE03C" w14:textId="77777777" w:rsidR="002C52EE" w:rsidRDefault="002C52EE">
    <w:pPr>
      <w:pStyle w:val="Footer"/>
    </w:pPr>
    <w:r w:rsidRPr="00D52C24">
      <w:rPr>
        <w:noProof/>
      </w:rPr>
      <mc:AlternateContent>
        <mc:Choice Requires="wpg">
          <w:drawing>
            <wp:anchor distT="0" distB="0" distL="114300" distR="114300" simplePos="0" relativeHeight="251668480" behindDoc="1" locked="0" layoutInCell="1" allowOverlap="1" wp14:anchorId="4F9BC072" wp14:editId="2532B480">
              <wp:simplePos x="0" y="0"/>
              <wp:positionH relativeFrom="page">
                <wp:posOffset>4191000</wp:posOffset>
              </wp:positionH>
              <wp:positionV relativeFrom="page">
                <wp:posOffset>9717405</wp:posOffset>
              </wp:positionV>
              <wp:extent cx="12164400" cy="975600"/>
              <wp:effectExtent l="0" t="0" r="8890" b="0"/>
              <wp:wrapNone/>
              <wp:docPr id="1208011286" name="Group 120801128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164400" cy="975600"/>
                        <a:chOff x="0" y="0"/>
                        <a:chExt cx="5789410" cy="464977"/>
                      </a:xfrm>
                    </wpg:grpSpPr>
                    <wpg:grpSp>
                      <wpg:cNvPr id="1208011287" name="Group 1208011287"/>
                      <wpg:cNvGrpSpPr/>
                      <wpg:grpSpPr>
                        <a:xfrm>
                          <a:off x="0" y="0"/>
                          <a:ext cx="1383960" cy="464977"/>
                          <a:chOff x="0" y="0"/>
                          <a:chExt cx="1383960" cy="464977"/>
                        </a:xfrm>
                      </wpg:grpSpPr>
                      <wps:wsp>
                        <wps:cNvPr id="1208011288" name="Oval 1208011288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85" y="-84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208011289" name="Oval 1208011289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285093" y="-85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208011290" name="Oval 1208011290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581976" y="-84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208011291" name="Oval 1208011291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866984" y="-85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208011292" name="Oval 1208011292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1151992" y="-85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208011293" name="Freeform 1208011293"/>
                        <wps:cNvSpPr/>
                        <wps:spPr>
                          <a:xfrm>
                            <a:off x="1151991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2 w 1555844"/>
                              <a:gd name="connsiteY0" fmla="*/ 0 h 1128819"/>
                              <a:gd name="connsiteX1" fmla="*/ 1555844 w 1555844"/>
                              <a:gd name="connsiteY1" fmla="*/ 777921 h 1128819"/>
                              <a:gd name="connsiteX2" fmla="*/ 1494711 w 1555844"/>
                              <a:gd name="connsiteY2" fmla="*/ 1080723 h 1128819"/>
                              <a:gd name="connsiteX3" fmla="*/ 1468605 w 1555844"/>
                              <a:gd name="connsiteY3" fmla="*/ 1128819 h 1128819"/>
                              <a:gd name="connsiteX4" fmla="*/ 87239 w 1555844"/>
                              <a:gd name="connsiteY4" fmla="*/ 1128819 h 1128819"/>
                              <a:gd name="connsiteX5" fmla="*/ 61133 w 1555844"/>
                              <a:gd name="connsiteY5" fmla="*/ 1080723 h 1128819"/>
                              <a:gd name="connsiteX6" fmla="*/ 0 w 1555844"/>
                              <a:gd name="connsiteY6" fmla="*/ 777921 h 1128819"/>
                              <a:gd name="connsiteX7" fmla="*/ 777922 w 1555844"/>
                              <a:gd name="connsiteY7" fmla="*/ 0 h 11288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4" h="1128819">
                                <a:moveTo>
                                  <a:pt x="777922" y="0"/>
                                </a:moveTo>
                                <a:cubicBezTo>
                                  <a:pt x="1207556" y="0"/>
                                  <a:pt x="1555844" y="348287"/>
                                  <a:pt x="1555844" y="777921"/>
                                </a:cubicBezTo>
                                <a:cubicBezTo>
                                  <a:pt x="1555844" y="885329"/>
                                  <a:pt x="1534076" y="987654"/>
                                  <a:pt x="1494711" y="1080723"/>
                                </a:cubicBezTo>
                                <a:lnTo>
                                  <a:pt x="1468605" y="1128819"/>
                                </a:lnTo>
                                <a:lnTo>
                                  <a:pt x="87239" y="1128819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8" y="0"/>
                                  <a:pt x="777922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08011295" name="Freeform 1208011295"/>
                        <wps:cNvSpPr/>
                        <wps:spPr>
                          <a:xfrm>
                            <a:off x="85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3326144" name="Freeform 433326144"/>
                        <wps:cNvSpPr/>
                        <wps:spPr>
                          <a:xfrm>
                            <a:off x="285092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3326145" name="Freeform 433326145"/>
                        <wps:cNvSpPr/>
                        <wps:spPr>
                          <a:xfrm>
                            <a:off x="581976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3326146" name="Freeform 433326146"/>
                        <wps:cNvSpPr/>
                        <wps:spPr>
                          <a:xfrm>
                            <a:off x="866983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grpSp>
                    <wpg:grpSp>
                      <wpg:cNvPr id="433326147" name="Group 433326147"/>
                      <wpg:cNvGrpSpPr/>
                      <wpg:grpSpPr>
                        <a:xfrm>
                          <a:off x="1439723" y="0"/>
                          <a:ext cx="1416482" cy="464820"/>
                          <a:chOff x="-32824" y="0"/>
                          <a:chExt cx="1416784" cy="464977"/>
                        </a:xfrm>
                      </wpg:grpSpPr>
                      <wps:wsp>
                        <wps:cNvPr id="433326148" name="Oval 433326148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-32739" y="-84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33326149" name="Oval 433326149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285093" y="-85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33326150" name="Oval 433326150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581976" y="-84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33326151" name="Oval 433326151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866984" y="-85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33326152" name="Oval 433326152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1151992" y="-85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33326153" name="Freeform 433326153"/>
                        <wps:cNvSpPr/>
                        <wps:spPr>
                          <a:xfrm>
                            <a:off x="1151991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2 w 1555844"/>
                              <a:gd name="connsiteY0" fmla="*/ 0 h 1128819"/>
                              <a:gd name="connsiteX1" fmla="*/ 1555844 w 1555844"/>
                              <a:gd name="connsiteY1" fmla="*/ 777921 h 1128819"/>
                              <a:gd name="connsiteX2" fmla="*/ 1494711 w 1555844"/>
                              <a:gd name="connsiteY2" fmla="*/ 1080723 h 1128819"/>
                              <a:gd name="connsiteX3" fmla="*/ 1468605 w 1555844"/>
                              <a:gd name="connsiteY3" fmla="*/ 1128819 h 1128819"/>
                              <a:gd name="connsiteX4" fmla="*/ 87239 w 1555844"/>
                              <a:gd name="connsiteY4" fmla="*/ 1128819 h 1128819"/>
                              <a:gd name="connsiteX5" fmla="*/ 61133 w 1555844"/>
                              <a:gd name="connsiteY5" fmla="*/ 1080723 h 1128819"/>
                              <a:gd name="connsiteX6" fmla="*/ 0 w 1555844"/>
                              <a:gd name="connsiteY6" fmla="*/ 777921 h 1128819"/>
                              <a:gd name="connsiteX7" fmla="*/ 777922 w 1555844"/>
                              <a:gd name="connsiteY7" fmla="*/ 0 h 11288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4" h="1128819">
                                <a:moveTo>
                                  <a:pt x="777922" y="0"/>
                                </a:moveTo>
                                <a:cubicBezTo>
                                  <a:pt x="1207556" y="0"/>
                                  <a:pt x="1555844" y="348287"/>
                                  <a:pt x="1555844" y="777921"/>
                                </a:cubicBezTo>
                                <a:cubicBezTo>
                                  <a:pt x="1555844" y="885329"/>
                                  <a:pt x="1534076" y="987654"/>
                                  <a:pt x="1494711" y="1080723"/>
                                </a:cubicBezTo>
                                <a:lnTo>
                                  <a:pt x="1468605" y="1128819"/>
                                </a:lnTo>
                                <a:lnTo>
                                  <a:pt x="87239" y="1128819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8" y="0"/>
                                  <a:pt x="777922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3326155" name="Freeform 433326155"/>
                        <wps:cNvSpPr/>
                        <wps:spPr>
                          <a:xfrm>
                            <a:off x="-32739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3326156" name="Freeform 433326156"/>
                        <wps:cNvSpPr/>
                        <wps:spPr>
                          <a:xfrm>
                            <a:off x="285092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3326157" name="Freeform 433326157"/>
                        <wps:cNvSpPr/>
                        <wps:spPr>
                          <a:xfrm>
                            <a:off x="581976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3326158" name="Freeform 433326158"/>
                        <wps:cNvSpPr/>
                        <wps:spPr>
                          <a:xfrm>
                            <a:off x="866983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grpSp>
                    <wpg:grpSp>
                      <wpg:cNvPr id="433326159" name="Group 433326159"/>
                      <wpg:cNvGrpSpPr/>
                      <wpg:grpSpPr>
                        <a:xfrm>
                          <a:off x="2933205" y="0"/>
                          <a:ext cx="1383665" cy="464820"/>
                          <a:chOff x="0" y="0"/>
                          <a:chExt cx="1383960" cy="464977"/>
                        </a:xfrm>
                      </wpg:grpSpPr>
                      <wps:wsp>
                        <wps:cNvPr id="433326160" name="Oval 433326160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85" y="-84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33326161" name="Oval 433326161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285093" y="-85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33326162" name="Oval 433326162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581976" y="-84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33326163" name="Oval 433326163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866984" y="-85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33326164" name="Oval 433326164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1151992" y="-85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33326165" name="Freeform 433326165"/>
                        <wps:cNvSpPr/>
                        <wps:spPr>
                          <a:xfrm>
                            <a:off x="1151991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2 w 1555844"/>
                              <a:gd name="connsiteY0" fmla="*/ 0 h 1128819"/>
                              <a:gd name="connsiteX1" fmla="*/ 1555844 w 1555844"/>
                              <a:gd name="connsiteY1" fmla="*/ 777921 h 1128819"/>
                              <a:gd name="connsiteX2" fmla="*/ 1494711 w 1555844"/>
                              <a:gd name="connsiteY2" fmla="*/ 1080723 h 1128819"/>
                              <a:gd name="connsiteX3" fmla="*/ 1468605 w 1555844"/>
                              <a:gd name="connsiteY3" fmla="*/ 1128819 h 1128819"/>
                              <a:gd name="connsiteX4" fmla="*/ 87239 w 1555844"/>
                              <a:gd name="connsiteY4" fmla="*/ 1128819 h 1128819"/>
                              <a:gd name="connsiteX5" fmla="*/ 61133 w 1555844"/>
                              <a:gd name="connsiteY5" fmla="*/ 1080723 h 1128819"/>
                              <a:gd name="connsiteX6" fmla="*/ 0 w 1555844"/>
                              <a:gd name="connsiteY6" fmla="*/ 777921 h 1128819"/>
                              <a:gd name="connsiteX7" fmla="*/ 777922 w 1555844"/>
                              <a:gd name="connsiteY7" fmla="*/ 0 h 11288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4" h="1128819">
                                <a:moveTo>
                                  <a:pt x="777922" y="0"/>
                                </a:moveTo>
                                <a:cubicBezTo>
                                  <a:pt x="1207556" y="0"/>
                                  <a:pt x="1555844" y="348287"/>
                                  <a:pt x="1555844" y="777921"/>
                                </a:cubicBezTo>
                                <a:cubicBezTo>
                                  <a:pt x="1555844" y="885329"/>
                                  <a:pt x="1534076" y="987654"/>
                                  <a:pt x="1494711" y="1080723"/>
                                </a:cubicBezTo>
                                <a:lnTo>
                                  <a:pt x="1468605" y="1128819"/>
                                </a:lnTo>
                                <a:lnTo>
                                  <a:pt x="87239" y="1128819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8" y="0"/>
                                  <a:pt x="777922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3326166" name="Freeform 433326166"/>
                        <wps:cNvSpPr/>
                        <wps:spPr>
                          <a:xfrm>
                            <a:off x="85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3326167" name="Freeform 433326167"/>
                        <wps:cNvSpPr/>
                        <wps:spPr>
                          <a:xfrm>
                            <a:off x="285092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3326168" name="Freeform 433326168"/>
                        <wps:cNvSpPr/>
                        <wps:spPr>
                          <a:xfrm>
                            <a:off x="581976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3326169" name="Freeform 433326169"/>
                        <wps:cNvSpPr/>
                        <wps:spPr>
                          <a:xfrm>
                            <a:off x="866983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grpSp>
                    <wpg:grpSp>
                      <wpg:cNvPr id="433326170" name="Group 433326170"/>
                      <wpg:cNvGrpSpPr/>
                      <wpg:grpSpPr>
                        <a:xfrm>
                          <a:off x="4405745" y="0"/>
                          <a:ext cx="1383665" cy="464820"/>
                          <a:chOff x="0" y="0"/>
                          <a:chExt cx="1383960" cy="464977"/>
                        </a:xfrm>
                      </wpg:grpSpPr>
                      <wps:wsp>
                        <wps:cNvPr id="433326171" name="Oval 433326171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85" y="-84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33326172" name="Oval 433326172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285093" y="-85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33326173" name="Oval 433326173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581976" y="-84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33326174" name="Oval 433326174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866984" y="-85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33326175" name="Oval 433326175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1151992" y="-85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531644256" name="Freeform 531644256"/>
                        <wps:cNvSpPr/>
                        <wps:spPr>
                          <a:xfrm>
                            <a:off x="1151991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2 w 1555844"/>
                              <a:gd name="connsiteY0" fmla="*/ 0 h 1128819"/>
                              <a:gd name="connsiteX1" fmla="*/ 1555844 w 1555844"/>
                              <a:gd name="connsiteY1" fmla="*/ 777921 h 1128819"/>
                              <a:gd name="connsiteX2" fmla="*/ 1494711 w 1555844"/>
                              <a:gd name="connsiteY2" fmla="*/ 1080723 h 1128819"/>
                              <a:gd name="connsiteX3" fmla="*/ 1468605 w 1555844"/>
                              <a:gd name="connsiteY3" fmla="*/ 1128819 h 1128819"/>
                              <a:gd name="connsiteX4" fmla="*/ 87239 w 1555844"/>
                              <a:gd name="connsiteY4" fmla="*/ 1128819 h 1128819"/>
                              <a:gd name="connsiteX5" fmla="*/ 61133 w 1555844"/>
                              <a:gd name="connsiteY5" fmla="*/ 1080723 h 1128819"/>
                              <a:gd name="connsiteX6" fmla="*/ 0 w 1555844"/>
                              <a:gd name="connsiteY6" fmla="*/ 777921 h 1128819"/>
                              <a:gd name="connsiteX7" fmla="*/ 777922 w 1555844"/>
                              <a:gd name="connsiteY7" fmla="*/ 0 h 11288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4" h="1128819">
                                <a:moveTo>
                                  <a:pt x="777922" y="0"/>
                                </a:moveTo>
                                <a:cubicBezTo>
                                  <a:pt x="1207556" y="0"/>
                                  <a:pt x="1555844" y="348287"/>
                                  <a:pt x="1555844" y="777921"/>
                                </a:cubicBezTo>
                                <a:cubicBezTo>
                                  <a:pt x="1555844" y="885329"/>
                                  <a:pt x="1534076" y="987654"/>
                                  <a:pt x="1494711" y="1080723"/>
                                </a:cubicBezTo>
                                <a:lnTo>
                                  <a:pt x="1468605" y="1128819"/>
                                </a:lnTo>
                                <a:lnTo>
                                  <a:pt x="87239" y="1128819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8" y="0"/>
                                  <a:pt x="777922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1644257" name="Freeform 531644257"/>
                        <wps:cNvSpPr/>
                        <wps:spPr>
                          <a:xfrm>
                            <a:off x="85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1644258" name="Freeform 531644258"/>
                        <wps:cNvSpPr/>
                        <wps:spPr>
                          <a:xfrm>
                            <a:off x="285092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1644260" name="Freeform 531644260"/>
                        <wps:cNvSpPr/>
                        <wps:spPr>
                          <a:xfrm>
                            <a:off x="581976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1644261" name="Freeform 531644261"/>
                        <wps:cNvSpPr/>
                        <wps:spPr>
                          <a:xfrm>
                            <a:off x="866983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grp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2F45292B" id="Group 1208011286" o:spid="_x0000_s1026" style="position:absolute;margin-left:330pt;margin-top:765.15pt;width:957.85pt;height:76.8pt;z-index:-251648000;mso-position-horizontal-relative:page;mso-position-vertical-relative:page;mso-width-relative:margin;mso-height-relative:margin" coordsize="57894,46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">
              <v:group id="Group 1208011287" o:spid="_x0000_s1027" style="position:absolute;width:13839;height:4649" coordsize="13839,46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">
                <v:oval id="Oval 1208011288" o:spid="_x0000_s1028" style="position:absolute;left:1;top:-1;width:2318;height:2319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" fillcolor="#d4dde6" stroked="f">
                  <v:fill opacity="39321f"/>
                </v:oval>
                <v:oval id="Oval 1208011289" o:spid="_x0000_s1029" style="position:absolute;left:2851;top:-1;width:2317;height:2319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" fillcolor="#d4dde6" stroked="f">
                  <v:fill opacity="39321f"/>
                </v:oval>
                <v:oval id="Oval 1208011290" o:spid="_x0000_s1030" style="position:absolute;left:5819;top:-1;width:2318;height:2320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" fillcolor="#d4dde6" stroked="f">
                  <v:fill opacity="39321f"/>
                </v:oval>
                <v:oval id="Oval 1208011291" o:spid="_x0000_s1031" style="position:absolute;left:8669;top:-1;width:2317;height:2320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" fillcolor="#d4dde6" stroked="f">
                  <v:fill opacity="39321f"/>
                </v:oval>
                <v:oval id="Oval 1208011292" o:spid="_x0000_s1032" style="position:absolute;left:11520;top:-1;width:2317;height:2319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" fillcolor="#d4dde6" stroked="f">
                  <v:fill opacity="39321f"/>
                </v:oval>
                <v:shape id="Freeform 1208011293" o:spid="_x0000_s1033" style="position:absolute;left:11519;top:2967;width:2320;height:1682;visibility:visible;mso-wrap-style:square;v-text-anchor:top" coordsize="1555844,11288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" path="m777922,v429634,,777922,348287,777922,777921c1555844,885329,1534076,987654,1494711,1080723r-26106,48096l87239,1128819,61133,1080723c21768,987654,,885329,,777921,,348287,348288,,777922,xe" fillcolor="#d4dde6" stroked="f">
                  <v:fill opacity="39321f"/>
                  <v:path arrowok="t" o:connecttype="custom" o:connectlocs="115984,0;231969,115899;222854,161012;218962,168178;13007,168178;9115,161012;0,115899;115984,0" o:connectangles="0,0,0,0,0,0,0,0"/>
                </v:shape>
                <v:shape id="Freeform 1208011295" o:spid="_x0000_s1034" style="position:absolute;top:2967;width:2320;height:1682;visibility:visible;mso-wrap-style:square;v-text-anchor:top" coordsize="1555842,11288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" path="m777921,v429634,,777921,348287,777921,777921c1555842,885329,1534074,987654,1494709,1080723r-26105,48095l87238,1128818,61133,1080723c21768,987654,,885329,,777921,,348287,348287,,777921,xe" fillcolor="#d4dde6" stroked="f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  <v:shape id="Freeform 433326144" o:spid="_x0000_s1035" style="position:absolute;left:2850;top:2967;width:2320;height:1682;visibility:visible;mso-wrap-style:square;v-text-anchor:top" coordsize="1555842,11288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" path="m777921,v429634,,777921,348287,777921,777921c1555842,885329,1534074,987654,1494709,1080723r-26105,48095l87238,1128818,61133,1080723c21768,987654,,885329,,777921,,348287,348287,,777921,xe" fillcolor="#d4dde6" stroked="f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  <v:shape id="Freeform 433326145" o:spid="_x0000_s1036" style="position:absolute;left:5819;top:2967;width:2320;height:1682;visibility:visible;mso-wrap-style:square;v-text-anchor:top" coordsize="1555842,11288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" path="m777921,v429634,,777921,348287,777921,777921c1555842,885329,1534074,987654,1494709,1080723r-26105,48095l87238,1128818,61133,1080723c21768,987654,,885329,,777921,,348287,348287,,777921,xe" fillcolor="#d4dde6" stroked="f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  <v:shape id="Freeform 433326146" o:spid="_x0000_s1037" style="position:absolute;left:8669;top:2967;width:2320;height:1682;visibility:visible;mso-wrap-style:square;v-text-anchor:top" coordsize="1555842,11288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" path="m777921,v429634,,777921,348287,777921,777921c1555842,885329,1534074,987654,1494709,1080723r-26105,48095l87238,1128818,61133,1080723c21768,987654,,885329,,777921,,348287,348287,,777921,xe" fillcolor="#d4dde6" stroked="f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</v:group>
              <v:group id="Group 433326147" o:spid="_x0000_s1038" style="position:absolute;left:14397;width:14165;height:4648" coordorigin="-328" coordsize="14167,46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">
                <v:oval id="Oval 433326148" o:spid="_x0000_s1039" style="position:absolute;left:-327;top:-1;width:2318;height:2319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" fillcolor="#d4dde6" stroked="f">
                  <v:fill opacity="39321f"/>
                </v:oval>
                <v:oval id="Oval 433326149" o:spid="_x0000_s1040" style="position:absolute;left:2851;top:-1;width:2317;height:2319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" fillcolor="#d4dde6" stroked="f">
                  <v:fill opacity="39321f"/>
                </v:oval>
                <v:oval id="Oval 433326150" o:spid="_x0000_s1041" style="position:absolute;left:5819;top:-1;width:2318;height:2320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" fillcolor="#d4dde6" stroked="f">
                  <v:fill opacity="39321f"/>
                </v:oval>
                <v:oval id="Oval 433326151" o:spid="_x0000_s1042" style="position:absolute;left:8669;top:-1;width:2317;height:2320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" fillcolor="#d4dde6" stroked="f">
                  <v:fill opacity="39321f"/>
                </v:oval>
                <v:oval id="Oval 433326152" o:spid="_x0000_s1043" style="position:absolute;left:11520;top:-1;width:2317;height:2319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" fillcolor="#d4dde6" stroked="f">
                  <v:fill opacity="39321f"/>
                </v:oval>
                <v:shape id="Freeform 433326153" o:spid="_x0000_s1044" style="position:absolute;left:11519;top:2967;width:2320;height:1682;visibility:visible;mso-wrap-style:square;v-text-anchor:top" coordsize="1555844,11288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" path="m777922,v429634,,777922,348287,777922,777921c1555844,885329,1534076,987654,1494711,1080723r-26106,48096l87239,1128819,61133,1080723c21768,987654,,885329,,777921,,348287,348288,,777922,xe" fillcolor="#d4dde6" stroked="f">
                  <v:fill opacity="39321f"/>
                  <v:path arrowok="t" o:connecttype="custom" o:connectlocs="115984,0;231969,115899;222854,161012;218962,168178;13007,168178;9115,161012;0,115899;115984,0" o:connectangles="0,0,0,0,0,0,0,0"/>
                </v:shape>
                <v:shape id="Freeform 433326155" o:spid="_x0000_s1045" style="position:absolute;left:-327;top:2967;width:2319;height:1682;visibility:visible;mso-wrap-style:square;v-text-anchor:top" coordsize="1555842,11288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" path="m777921,v429634,,777921,348287,777921,777921c1555842,885329,1534074,987654,1494709,1080723r-26105,48095l87238,1128818,61133,1080723c21768,987654,,885329,,777921,,348287,348287,,777921,xe" fillcolor="#d4dde6" stroked="f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  <v:shape id="Freeform 433326156" o:spid="_x0000_s1046" style="position:absolute;left:2850;top:2967;width:2320;height:1682;visibility:visible;mso-wrap-style:square;v-text-anchor:top" coordsize="1555842,11288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" path="m777921,v429634,,777921,348287,777921,777921c1555842,885329,1534074,987654,1494709,1080723r-26105,48095l87238,1128818,61133,1080723c21768,987654,,885329,,777921,,348287,348287,,777921,xe" fillcolor="#d4dde6" stroked="f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  <v:shape id="Freeform 433326157" o:spid="_x0000_s1047" style="position:absolute;left:5819;top:2967;width:2320;height:1682;visibility:visible;mso-wrap-style:square;v-text-anchor:top" coordsize="1555842,11288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" path="m777921,v429634,,777921,348287,777921,777921c1555842,885329,1534074,987654,1494709,1080723r-26105,48095l87238,1128818,61133,1080723c21768,987654,,885329,,777921,,348287,348287,,777921,xe" fillcolor="#d4dde6" stroked="f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  <v:shape id="Freeform 433326158" o:spid="_x0000_s1048" style="position:absolute;left:8669;top:2967;width:2320;height:1682;visibility:visible;mso-wrap-style:square;v-text-anchor:top" coordsize="1555842,11288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" path="m777921,v429634,,777921,348287,777921,777921c1555842,885329,1534074,987654,1494709,1080723r-26105,48095l87238,1128818,61133,1080723c21768,987654,,885329,,777921,,348287,348287,,777921,xe" fillcolor="#d4dde6" stroked="f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</v:group>
              <v:group id="Group 433326159" o:spid="_x0000_s1049" style="position:absolute;left:29332;width:13836;height:4648" coordsize="13839,46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">
                <v:oval id="Oval 433326160" o:spid="_x0000_s1050" style="position:absolute;left:1;top:-1;width:2318;height:2319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" fillcolor="#d4dde6" stroked="f">
                  <v:fill opacity="39321f"/>
                </v:oval>
                <v:oval id="Oval 433326161" o:spid="_x0000_s1051" style="position:absolute;left:2851;top:-1;width:2317;height:2319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" fillcolor="#d4dde6" stroked="f">
                  <v:fill opacity="39321f"/>
                </v:oval>
                <v:oval id="Oval 433326162" o:spid="_x0000_s1052" style="position:absolute;left:5819;top:-1;width:2318;height:2320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" fillcolor="#d4dde6" stroked="f">
                  <v:fill opacity="39321f"/>
                </v:oval>
                <v:oval id="Oval 433326163" o:spid="_x0000_s1053" style="position:absolute;left:8669;top:-1;width:2317;height:2320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" fillcolor="#d4dde6" stroked="f">
                  <v:fill opacity="39321f"/>
                </v:oval>
                <v:oval id="Oval 433326164" o:spid="_x0000_s1054" style="position:absolute;left:11520;top:-1;width:2317;height:2319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" fillcolor="#d4dde6" stroked="f">
                  <v:fill opacity="39321f"/>
                </v:oval>
                <v:shape id="Freeform 433326165" o:spid="_x0000_s1055" style="position:absolute;left:11519;top:2967;width:2320;height:1682;visibility:visible;mso-wrap-style:square;v-text-anchor:top" coordsize="1555844,11288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" path="m777922,v429634,,777922,348287,777922,777921c1555844,885329,1534076,987654,1494711,1080723r-26106,48096l87239,1128819,61133,1080723c21768,987654,,885329,,777921,,348287,348288,,777922,xe" fillcolor="#d4dde6" stroked="f">
                  <v:fill opacity="39321f"/>
                  <v:path arrowok="t" o:connecttype="custom" o:connectlocs="115984,0;231969,115899;222854,161012;218962,168178;13007,168178;9115,161012;0,115899;115984,0" o:connectangles="0,0,0,0,0,0,0,0"/>
                </v:shape>
                <v:shape id="Freeform 433326166" o:spid="_x0000_s1056" style="position:absolute;top:2967;width:2320;height:1682;visibility:visible;mso-wrap-style:square;v-text-anchor:top" coordsize="1555842,11288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" path="m777921,v429634,,777921,348287,777921,777921c1555842,885329,1534074,987654,1494709,1080723r-26105,48095l87238,1128818,61133,1080723c21768,987654,,885329,,777921,,348287,348287,,777921,xe" fillcolor="#d4dde6" stroked="f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  <v:shape id="Freeform 433326167" o:spid="_x0000_s1057" style="position:absolute;left:2850;top:2967;width:2320;height:1682;visibility:visible;mso-wrap-style:square;v-text-anchor:top" coordsize="1555842,11288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" path="m777921,v429634,,777921,348287,777921,777921c1555842,885329,1534074,987654,1494709,1080723r-26105,48095l87238,1128818,61133,1080723c21768,987654,,885329,,777921,,348287,348287,,777921,xe" fillcolor="#d4dde6" stroked="f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  <v:shape id="Freeform 433326168" o:spid="_x0000_s1058" style="position:absolute;left:5819;top:2967;width:2320;height:1682;visibility:visible;mso-wrap-style:square;v-text-anchor:top" coordsize="1555842,11288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" path="m777921,v429634,,777921,348287,777921,777921c1555842,885329,1534074,987654,1494709,1080723r-26105,48095l87238,1128818,61133,1080723c21768,987654,,885329,,777921,,348287,348287,,777921,xe" fillcolor="#d4dde6" stroked="f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  <v:shape id="Freeform 433326169" o:spid="_x0000_s1059" style="position:absolute;left:8669;top:2967;width:2320;height:1682;visibility:visible;mso-wrap-style:square;v-text-anchor:top" coordsize="1555842,11288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" path="m777921,v429634,,777921,348287,777921,777921c1555842,885329,1534074,987654,1494709,1080723r-26105,48095l87238,1128818,61133,1080723c21768,987654,,885329,,777921,,348287,348287,,777921,xe" fillcolor="#d4dde6" stroked="f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</v:group>
              <v:group id="Group 433326170" o:spid="_x0000_s1060" style="position:absolute;left:44057;width:13837;height:4648" coordsize="13839,46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">
                <v:oval id="Oval 433326171" o:spid="_x0000_s1061" style="position:absolute;left:1;top:-1;width:2318;height:2319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" fillcolor="#d4dde6" stroked="f">
                  <v:fill opacity="39321f"/>
                </v:oval>
                <v:oval id="Oval 433326172" o:spid="_x0000_s1062" style="position:absolute;left:2851;top:-1;width:2317;height:2319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" fillcolor="#d4dde6" stroked="f">
                  <v:fill opacity="39321f"/>
                </v:oval>
                <v:oval id="Oval 433326173" o:spid="_x0000_s1063" style="position:absolute;left:5819;top:-1;width:2318;height:2320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" fillcolor="#d4dde6" stroked="f">
                  <v:fill opacity="39321f"/>
                </v:oval>
                <v:oval id="Oval 433326174" o:spid="_x0000_s1064" style="position:absolute;left:8669;top:-1;width:2317;height:2320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" fillcolor="#d4dde6" stroked="f">
                  <v:fill opacity="39321f"/>
                </v:oval>
                <v:oval id="Oval 433326175" o:spid="_x0000_s1065" style="position:absolute;left:11520;top:-1;width:2317;height:2319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" fillcolor="#d4dde6" stroked="f">
                  <v:fill opacity="39321f"/>
                </v:oval>
                <v:shape id="Freeform 531644256" o:spid="_x0000_s1066" style="position:absolute;left:11519;top:2967;width:2320;height:1682;visibility:visible;mso-wrap-style:square;v-text-anchor:top" coordsize="1555844,11288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" path="m777922,v429634,,777922,348287,777922,777921c1555844,885329,1534076,987654,1494711,1080723r-26106,48096l87239,1128819,61133,1080723c21768,987654,,885329,,777921,,348287,348288,,777922,xe" fillcolor="#d4dde6" stroked="f">
                  <v:fill opacity="39321f"/>
                  <v:path arrowok="t" o:connecttype="custom" o:connectlocs="115984,0;231969,115899;222854,161012;218962,168178;13007,168178;9115,161012;0,115899;115984,0" o:connectangles="0,0,0,0,0,0,0,0"/>
                </v:shape>
                <v:shape id="Freeform 531644257" o:spid="_x0000_s1067" style="position:absolute;top:2967;width:2320;height:1682;visibility:visible;mso-wrap-style:square;v-text-anchor:top" coordsize="1555842,11288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" path="m777921,v429634,,777921,348287,777921,777921c1555842,885329,1534074,987654,1494709,1080723r-26105,48095l87238,1128818,61133,1080723c21768,987654,,885329,,777921,,348287,348287,,777921,xe" fillcolor="#d4dde6" stroked="f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  <v:shape id="Freeform 531644258" o:spid="_x0000_s1068" style="position:absolute;left:2850;top:2967;width:2320;height:1682;visibility:visible;mso-wrap-style:square;v-text-anchor:top" coordsize="1555842,11288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" path="m777921,v429634,,777921,348287,777921,777921c1555842,885329,1534074,987654,1494709,1080723r-26105,48095l87238,1128818,61133,1080723c21768,987654,,885329,,777921,,348287,348287,,777921,xe" fillcolor="#d4dde6" stroked="f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  <v:shape id="Freeform 531644260" o:spid="_x0000_s1069" style="position:absolute;left:5819;top:2967;width:2320;height:1682;visibility:visible;mso-wrap-style:square;v-text-anchor:top" coordsize="1555842,11288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" path="m777921,v429634,,777921,348287,777921,777921c1555842,885329,1534074,987654,1494709,1080723r-26105,48095l87238,1128818,61133,1080723c21768,987654,,885329,,777921,,348287,348287,,777921,xe" fillcolor="#d4dde6" stroked="f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  <v:shape id="Freeform 531644261" o:spid="_x0000_s1070" style="position:absolute;left:8669;top:2967;width:2320;height:1682;visibility:visible;mso-wrap-style:square;v-text-anchor:top" coordsize="1555842,11288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" path="m777921,v429634,,777921,348287,777921,777921c1555842,885329,1534074,987654,1494709,1080723r-26105,48095l87238,1128818,61133,1080723c21768,987654,,885329,,777921,,348287,348287,,777921,xe" fillcolor="#d4dde6" stroked="f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</v:group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2543593C" wp14:editId="23C31842">
              <wp:simplePos x="0" y="0"/>
              <wp:positionH relativeFrom="column">
                <wp:posOffset>0</wp:posOffset>
              </wp:positionH>
              <wp:positionV relativeFrom="page">
                <wp:posOffset>9775190</wp:posOffset>
              </wp:positionV>
              <wp:extent cx="2952000" cy="212400"/>
              <wp:effectExtent l="0" t="0" r="1270" b="0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952000" cy="2124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DDAB275" w14:textId="77777777" w:rsidR="002C52EE" w:rsidRPr="00C80CA0" w:rsidRDefault="002C52EE" w:rsidP="002C52EE">
                          <w:pPr>
                            <w:rPr>
                              <w:rFonts w:asciiTheme="majorHAnsi" w:hAnsiTheme="majorHAnsi" w:cstheme="majorHAnsi"/>
                              <w:color w:val="44546A" w:themeColor="text2"/>
                              <w:spacing w:val="10"/>
                            </w:rPr>
                          </w:pPr>
                          <w:r>
                            <w:rPr>
                              <w:rFonts w:asciiTheme="majorHAnsi" w:hAnsiTheme="majorHAnsi" w:cstheme="majorHAnsi"/>
                              <w:color w:val="44546A" w:themeColor="text2"/>
                              <w:spacing w:val="10"/>
                            </w:rPr>
                            <w:fldChar w:fldCharType="begin"/>
                          </w:r>
                          <w:r>
                            <w:rPr>
                              <w:rFonts w:asciiTheme="majorHAnsi" w:hAnsiTheme="majorHAnsi" w:cstheme="majorHAnsi"/>
                              <w:color w:val="44546A" w:themeColor="text2"/>
                              <w:spacing w:val="10"/>
                            </w:rPr>
                            <w:instrText xml:space="preserve"> PAGE  \* Arabic  \* MERGEFORMAT </w:instrText>
                          </w:r>
                          <w:r>
                            <w:rPr>
                              <w:rFonts w:asciiTheme="majorHAnsi" w:hAnsiTheme="majorHAnsi" w:cstheme="majorHAnsi"/>
                              <w:color w:val="44546A" w:themeColor="text2"/>
                              <w:spacing w:val="10"/>
                            </w:rPr>
                            <w:fldChar w:fldCharType="separate"/>
                          </w:r>
                          <w:r w:rsidR="00694413">
                            <w:rPr>
                              <w:rFonts w:asciiTheme="majorHAnsi" w:hAnsiTheme="majorHAnsi" w:cstheme="majorHAnsi"/>
                              <w:noProof/>
                              <w:color w:val="44546A" w:themeColor="text2"/>
                              <w:spacing w:val="10"/>
                            </w:rPr>
                            <w:t>2</w:t>
                          </w:r>
                          <w:r>
                            <w:rPr>
                              <w:rFonts w:asciiTheme="majorHAnsi" w:hAnsiTheme="majorHAnsi" w:cstheme="majorHAnsi"/>
                              <w:color w:val="44546A" w:themeColor="text2"/>
                              <w:spacing w:val="1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543593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0;margin-top:769.7pt;width:232.45pt;height:16.7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" filled="f" stroked="f">
              <v:textbox style="mso-fit-shape-to-text:t" inset="0,0,0,0">
                <w:txbxContent>
                  <w:p w14:paraId="1DDAB275" w14:textId="77777777" w:rsidR="002C52EE" w:rsidRPr="00C80CA0" w:rsidRDefault="002C52EE" w:rsidP="002C52EE">
                    <w:pPr>
                      <w:rPr>
                        <w:rFonts w:asciiTheme="majorHAnsi" w:hAnsiTheme="majorHAnsi" w:cstheme="majorHAnsi"/>
                        <w:color w:val="44546A" w:themeColor="text2"/>
                        <w:spacing w:val="10"/>
                      </w:rPr>
                    </w:pPr>
                    <w:r>
                      <w:rPr>
                        <w:rFonts w:asciiTheme="majorHAnsi" w:hAnsiTheme="majorHAnsi" w:cstheme="majorHAnsi"/>
                        <w:color w:val="44546A" w:themeColor="text2"/>
                        <w:spacing w:val="10"/>
                      </w:rPr>
                      <w:fldChar w:fldCharType="begin"/>
                    </w:r>
                    <w:r>
                      <w:rPr>
                        <w:rFonts w:asciiTheme="majorHAnsi" w:hAnsiTheme="majorHAnsi" w:cstheme="majorHAnsi"/>
                        <w:color w:val="44546A" w:themeColor="text2"/>
                        <w:spacing w:val="10"/>
                      </w:rPr>
                      <w:instrText xml:space="preserve"> PAGE  \* Arabic  \* MERGEFORMAT </w:instrText>
                    </w:r>
                    <w:r>
                      <w:rPr>
                        <w:rFonts w:asciiTheme="majorHAnsi" w:hAnsiTheme="majorHAnsi" w:cstheme="majorHAnsi"/>
                        <w:color w:val="44546A" w:themeColor="text2"/>
                        <w:spacing w:val="10"/>
                      </w:rPr>
                      <w:fldChar w:fldCharType="separate"/>
                    </w:r>
                    <w:r w:rsidR="00694413">
                      <w:rPr>
                        <w:rFonts w:asciiTheme="majorHAnsi" w:hAnsiTheme="majorHAnsi" w:cstheme="majorHAnsi"/>
                        <w:noProof/>
                        <w:color w:val="44546A" w:themeColor="text2"/>
                        <w:spacing w:val="10"/>
                      </w:rPr>
                      <w:t>2</w:t>
                    </w:r>
                    <w:r>
                      <w:rPr>
                        <w:rFonts w:asciiTheme="majorHAnsi" w:hAnsiTheme="majorHAnsi" w:cstheme="majorHAnsi"/>
                        <w:color w:val="44546A" w:themeColor="text2"/>
                        <w:spacing w:val="10"/>
                      </w:rPr>
                      <w:fldChar w:fldCharType="end"/>
                    </w:r>
                  </w:p>
                </w:txbxContent>
              </v:textbox>
              <w10:wrap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B561174" w14:textId="77777777" w:rsidR="00010F0E" w:rsidRDefault="00D52C24" w:rsidP="001F6F6E">
    <w:pPr>
      <w:pStyle w:val="Footer"/>
      <w:tabs>
        <w:tab w:val="clear" w:pos="4680"/>
        <w:tab w:val="clear" w:pos="9360"/>
        <w:tab w:val="left" w:pos="10080"/>
      </w:tabs>
    </w:pPr>
    <w:r w:rsidRPr="00D52C24">
      <w:rPr>
        <w:noProof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71203BA1" wp14:editId="7C9C8067">
              <wp:simplePos x="0" y="0"/>
              <wp:positionH relativeFrom="column">
                <wp:posOffset>-147320</wp:posOffset>
              </wp:positionH>
              <wp:positionV relativeFrom="page">
                <wp:posOffset>9775190</wp:posOffset>
              </wp:positionV>
              <wp:extent cx="4399200" cy="212400"/>
              <wp:effectExtent l="0" t="0" r="1905" b="0"/>
              <wp:wrapNone/>
              <wp:docPr id="4793" name="Group 479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4399200" cy="212400"/>
                        <a:chOff x="0" y="0"/>
                        <a:chExt cx="4399087" cy="211455"/>
                      </a:xfrm>
                    </wpg:grpSpPr>
                    <wps:wsp>
                      <wps:cNvPr id="4794" name="Text Box 2"/>
                      <wps:cNvSpPr txBox="1">
                        <a:spLocks noChangeArrowheads="1"/>
                      </wps:cNvSpPr>
                      <wps:spPr bwMode="auto">
                        <a:xfrm>
                          <a:off x="3180522" y="0"/>
                          <a:ext cx="1218565" cy="2114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90CE87" w14:textId="77777777" w:rsidR="00D52C24" w:rsidRPr="00D52C24" w:rsidRDefault="00D52C24" w:rsidP="00D52C24">
                            <w:pPr>
                              <w:rPr>
                                <w:rFonts w:asciiTheme="majorHAnsi" w:hAnsiTheme="majorHAnsi" w:cstheme="majorHAnsi"/>
                                <w:color w:val="252525"/>
                                <w:spacing w:val="10"/>
                              </w:rPr>
                            </w:pPr>
                            <w:r w:rsidRPr="00D52C24">
                              <w:rPr>
                                <w:rFonts w:asciiTheme="majorHAnsi" w:hAnsiTheme="majorHAnsi" w:cstheme="majorHAnsi"/>
                                <w:color w:val="252525"/>
                                <w:spacing w:val="10"/>
                              </w:rPr>
                              <w:t>www.hailo.ai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spAutoFit/>
                      </wps:bodyPr>
                    </wps:wsp>
                    <wps:wsp>
                      <wps:cNvPr id="4795" name="Text Box 2"/>
                      <wps:cNvSpPr txBox="1">
                        <a:spLocks noChangeArrowheads="1"/>
                      </wps:cNvSpPr>
                      <wps:spPr bwMode="auto">
                        <a:xfrm>
                          <a:off x="3008244" y="0"/>
                          <a:ext cx="132080" cy="2114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79CCCAD" w14:textId="77777777" w:rsidR="00D52C24" w:rsidRPr="00D52C24" w:rsidRDefault="00D52C24" w:rsidP="00D52C24">
                            <w:pPr>
                              <w:jc w:val="center"/>
                              <w:rPr>
                                <w:rFonts w:cstheme="minorHAnsi"/>
                                <w:color w:val="252525"/>
                                <w:spacing w:val="10"/>
                              </w:rPr>
                            </w:pPr>
                            <w:r w:rsidRPr="00D52C24">
                              <w:rPr>
                                <w:rFonts w:cstheme="minorHAnsi"/>
                                <w:color w:val="252525"/>
                                <w:spacing w:val="10"/>
                              </w:rPr>
                              <w:t>|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spAutoFit/>
                      </wps:bodyPr>
                    </wps:wsp>
                    <wps:wsp>
                      <wps:cNvPr id="4796" name="Text Box 2"/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50768" cy="2111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687F795" w14:textId="77777777" w:rsidR="00D52C24" w:rsidRPr="00D52C24" w:rsidRDefault="00D52C24" w:rsidP="00D52C24">
                            <w:pPr>
                              <w:jc w:val="right"/>
                              <w:rPr>
                                <w:rFonts w:asciiTheme="majorHAnsi" w:hAnsiTheme="majorHAnsi" w:cstheme="majorHAnsi"/>
                                <w:color w:val="252525"/>
                                <w:spacing w:val="10"/>
                              </w:rPr>
                            </w:pPr>
                            <w:r w:rsidRPr="00D52C24">
                              <w:rPr>
                                <w:rFonts w:asciiTheme="majorHAnsi" w:hAnsiTheme="majorHAnsi" w:cstheme="majorHAnsi"/>
                                <w:color w:val="252525"/>
                                <w:spacing w:val="10"/>
                              </w:rPr>
                              <w:t xml:space="preserve">Yigal Alon </w:t>
                            </w:r>
                            <w:r w:rsidR="001E4494">
                              <w:rPr>
                                <w:rFonts w:asciiTheme="majorHAnsi" w:hAnsiTheme="majorHAnsi" w:cstheme="majorHAnsi"/>
                                <w:color w:val="252525"/>
                                <w:spacing w:val="10"/>
                              </w:rPr>
                              <w:t>82</w:t>
                            </w:r>
                            <w:r w:rsidRPr="00D52C24">
                              <w:rPr>
                                <w:rFonts w:asciiTheme="majorHAnsi" w:hAnsiTheme="majorHAnsi" w:cstheme="majorHAnsi"/>
                                <w:color w:val="252525"/>
                                <w:spacing w:val="10"/>
                              </w:rPr>
                              <w:t xml:space="preserve">, Tel Aviv, Israel </w:t>
                            </w:r>
                            <w:r w:rsidR="00B53970" w:rsidRPr="00B53970">
                              <w:rPr>
                                <w:rFonts w:asciiTheme="majorHAnsi" w:hAnsiTheme="majorHAnsi" w:cstheme="majorHAnsi"/>
                                <w:color w:val="252525"/>
                                <w:spacing w:val="10"/>
                              </w:rPr>
                              <w:t>6789124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sp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71203BA1" id="Group 4793" o:spid="_x0000_s1027" style="position:absolute;margin-left:-11.6pt;margin-top:769.7pt;width:346.4pt;height:16.7pt;z-index:251661312;mso-position-vertical-relative:page;mso-width-relative:margin;mso-height-relative:margin" coordsize="43990,21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8" type="#_x0000_t202" style="position:absolute;left:31805;width:12185;height:21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" filled="f" stroked="f">
                <v:textbox style="mso-fit-shape-to-text:t" inset="0,0,0,0">
                  <w:txbxContent>
                    <w:p w14:paraId="2790CE87" w14:textId="77777777" w:rsidR="00D52C24" w:rsidRPr="00D52C24" w:rsidRDefault="00D52C24" w:rsidP="00D52C24">
                      <w:pPr>
                        <w:rPr>
                          <w:rFonts w:asciiTheme="majorHAnsi" w:hAnsiTheme="majorHAnsi" w:cstheme="majorHAnsi"/>
                          <w:color w:val="252525"/>
                          <w:spacing w:val="10"/>
                        </w:rPr>
                      </w:pPr>
                      <w:r w:rsidRPr="00D52C24">
                        <w:rPr>
                          <w:rFonts w:asciiTheme="majorHAnsi" w:hAnsiTheme="majorHAnsi" w:cstheme="majorHAnsi"/>
                          <w:color w:val="252525"/>
                          <w:spacing w:val="10"/>
                        </w:rPr>
                        <w:t>www.hailo.ai</w:t>
                      </w:r>
                    </w:p>
                  </w:txbxContent>
                </v:textbox>
              </v:shape>
              <v:shape id="_x0000_s1029" type="#_x0000_t202" style="position:absolute;left:30082;width:1321;height:21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" filled="f" stroked="f">
                <v:textbox style="mso-fit-shape-to-text:t" inset="0,0,0,0">
                  <w:txbxContent>
                    <w:p w14:paraId="079CCCAD" w14:textId="77777777" w:rsidR="00D52C24" w:rsidRPr="00D52C24" w:rsidRDefault="00D52C24" w:rsidP="00D52C24">
                      <w:pPr>
                        <w:jc w:val="center"/>
                        <w:rPr>
                          <w:rFonts w:cstheme="minorHAnsi"/>
                          <w:color w:val="252525"/>
                          <w:spacing w:val="10"/>
                        </w:rPr>
                      </w:pPr>
                      <w:r w:rsidRPr="00D52C24">
                        <w:rPr>
                          <w:rFonts w:cstheme="minorHAnsi"/>
                          <w:color w:val="252525"/>
                          <w:spacing w:val="10"/>
                        </w:rPr>
                        <w:t>|</w:t>
                      </w:r>
                    </w:p>
                  </w:txbxContent>
                </v:textbox>
              </v:shape>
              <v:shape id="_x0000_s1030" type="#_x0000_t202" style="position:absolute;width:29507;height:21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" filled="f" stroked="f">
                <v:textbox style="mso-fit-shape-to-text:t" inset="0,0,0,0">
                  <w:txbxContent>
                    <w:p w14:paraId="2687F795" w14:textId="77777777" w:rsidR="00D52C24" w:rsidRPr="00D52C24" w:rsidRDefault="00D52C24" w:rsidP="00D52C24">
                      <w:pPr>
                        <w:jc w:val="right"/>
                        <w:rPr>
                          <w:rFonts w:asciiTheme="majorHAnsi" w:hAnsiTheme="majorHAnsi" w:cstheme="majorHAnsi"/>
                          <w:color w:val="252525"/>
                          <w:spacing w:val="10"/>
                        </w:rPr>
                      </w:pPr>
                      <w:r w:rsidRPr="00D52C24">
                        <w:rPr>
                          <w:rFonts w:asciiTheme="majorHAnsi" w:hAnsiTheme="majorHAnsi" w:cstheme="majorHAnsi"/>
                          <w:color w:val="252525"/>
                          <w:spacing w:val="10"/>
                        </w:rPr>
                        <w:t xml:space="preserve">Yigal Alon </w:t>
                      </w:r>
                      <w:r w:rsidR="001E4494">
                        <w:rPr>
                          <w:rFonts w:asciiTheme="majorHAnsi" w:hAnsiTheme="majorHAnsi" w:cstheme="majorHAnsi"/>
                          <w:color w:val="252525"/>
                          <w:spacing w:val="10"/>
                        </w:rPr>
                        <w:t>82</w:t>
                      </w:r>
                      <w:r w:rsidRPr="00D52C24">
                        <w:rPr>
                          <w:rFonts w:asciiTheme="majorHAnsi" w:hAnsiTheme="majorHAnsi" w:cstheme="majorHAnsi"/>
                          <w:color w:val="252525"/>
                          <w:spacing w:val="10"/>
                        </w:rPr>
                        <w:t xml:space="preserve">, Tel Aviv, Israel </w:t>
                      </w:r>
                      <w:r w:rsidR="00B53970" w:rsidRPr="00B53970">
                        <w:rPr>
                          <w:rFonts w:asciiTheme="majorHAnsi" w:hAnsiTheme="majorHAnsi" w:cstheme="majorHAnsi"/>
                          <w:color w:val="252525"/>
                          <w:spacing w:val="10"/>
                        </w:rPr>
                        <w:t>6789124</w:t>
                      </w:r>
                    </w:p>
                  </w:txbxContent>
                </v:textbox>
              </v:shape>
              <w10:wrap anchory="page"/>
            </v:group>
          </w:pict>
        </mc:Fallback>
      </mc:AlternateContent>
    </w:r>
    <w:r w:rsidRPr="00D52C24">
      <w:rPr>
        <w:noProof/>
      </w:rPr>
      <mc:AlternateContent>
        <mc:Choice Requires="wpg">
          <w:drawing>
            <wp:anchor distT="0" distB="0" distL="114300" distR="114300" simplePos="0" relativeHeight="251662336" behindDoc="1" locked="0" layoutInCell="1" allowOverlap="1" wp14:anchorId="1AF6E56F" wp14:editId="0CCC8A1A">
              <wp:simplePos x="0" y="0"/>
              <wp:positionH relativeFrom="page">
                <wp:posOffset>4191000</wp:posOffset>
              </wp:positionH>
              <wp:positionV relativeFrom="page">
                <wp:posOffset>9717405</wp:posOffset>
              </wp:positionV>
              <wp:extent cx="12164400" cy="975600"/>
              <wp:effectExtent l="0" t="0" r="8890" b="0"/>
              <wp:wrapNone/>
              <wp:docPr id="2075114041" name="Group 207511404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164400" cy="975600"/>
                        <a:chOff x="0" y="0"/>
                        <a:chExt cx="5789410" cy="464977"/>
                      </a:xfrm>
                    </wpg:grpSpPr>
                    <wpg:grpSp>
                      <wpg:cNvPr id="2075114042" name="Group 2075114042"/>
                      <wpg:cNvGrpSpPr/>
                      <wpg:grpSpPr>
                        <a:xfrm>
                          <a:off x="0" y="0"/>
                          <a:ext cx="1383960" cy="464977"/>
                          <a:chOff x="0" y="0"/>
                          <a:chExt cx="1383960" cy="464977"/>
                        </a:xfrm>
                      </wpg:grpSpPr>
                      <wps:wsp>
                        <wps:cNvPr id="2075114043" name="Oval 2075114043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85" y="-84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075114044" name="Oval 2075114044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285093" y="-85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075114045" name="Oval 2075114045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581976" y="-84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075114046" name="Oval 2075114046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866984" y="-85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075114047" name="Oval 2075114047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1151992" y="-85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6976" name="Freeform 6976"/>
                        <wps:cNvSpPr/>
                        <wps:spPr>
                          <a:xfrm>
                            <a:off x="1151991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2 w 1555844"/>
                              <a:gd name="connsiteY0" fmla="*/ 0 h 1128819"/>
                              <a:gd name="connsiteX1" fmla="*/ 1555844 w 1555844"/>
                              <a:gd name="connsiteY1" fmla="*/ 777921 h 1128819"/>
                              <a:gd name="connsiteX2" fmla="*/ 1494711 w 1555844"/>
                              <a:gd name="connsiteY2" fmla="*/ 1080723 h 1128819"/>
                              <a:gd name="connsiteX3" fmla="*/ 1468605 w 1555844"/>
                              <a:gd name="connsiteY3" fmla="*/ 1128819 h 1128819"/>
                              <a:gd name="connsiteX4" fmla="*/ 87239 w 1555844"/>
                              <a:gd name="connsiteY4" fmla="*/ 1128819 h 1128819"/>
                              <a:gd name="connsiteX5" fmla="*/ 61133 w 1555844"/>
                              <a:gd name="connsiteY5" fmla="*/ 1080723 h 1128819"/>
                              <a:gd name="connsiteX6" fmla="*/ 0 w 1555844"/>
                              <a:gd name="connsiteY6" fmla="*/ 777921 h 1128819"/>
                              <a:gd name="connsiteX7" fmla="*/ 777922 w 1555844"/>
                              <a:gd name="connsiteY7" fmla="*/ 0 h 11288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4" h="1128819">
                                <a:moveTo>
                                  <a:pt x="777922" y="0"/>
                                </a:moveTo>
                                <a:cubicBezTo>
                                  <a:pt x="1207556" y="0"/>
                                  <a:pt x="1555844" y="348287"/>
                                  <a:pt x="1555844" y="777921"/>
                                </a:cubicBezTo>
                                <a:cubicBezTo>
                                  <a:pt x="1555844" y="885329"/>
                                  <a:pt x="1534076" y="987654"/>
                                  <a:pt x="1494711" y="1080723"/>
                                </a:cubicBezTo>
                                <a:lnTo>
                                  <a:pt x="1468605" y="1128819"/>
                                </a:lnTo>
                                <a:lnTo>
                                  <a:pt x="87239" y="1128819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8" y="0"/>
                                  <a:pt x="777922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977" name="Freeform 6977"/>
                        <wps:cNvSpPr/>
                        <wps:spPr>
                          <a:xfrm>
                            <a:off x="85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978" name="Freeform 6978"/>
                        <wps:cNvSpPr/>
                        <wps:spPr>
                          <a:xfrm>
                            <a:off x="285092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979" name="Freeform 6979"/>
                        <wps:cNvSpPr/>
                        <wps:spPr>
                          <a:xfrm>
                            <a:off x="581976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980" name="Freeform 6980"/>
                        <wps:cNvSpPr/>
                        <wps:spPr>
                          <a:xfrm>
                            <a:off x="866983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grpSp>
                    <wpg:grpSp>
                      <wpg:cNvPr id="6982" name="Group 6982"/>
                      <wpg:cNvGrpSpPr/>
                      <wpg:grpSpPr>
                        <a:xfrm>
                          <a:off x="1439723" y="0"/>
                          <a:ext cx="1416482" cy="464820"/>
                          <a:chOff x="-32824" y="0"/>
                          <a:chExt cx="1416784" cy="464977"/>
                        </a:xfrm>
                      </wpg:grpSpPr>
                      <wps:wsp>
                        <wps:cNvPr id="6983" name="Oval 6983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-32739" y="-84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6984" name="Oval 6984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285093" y="-85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6985" name="Oval 6985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581976" y="-84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6986" name="Oval 6986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866984" y="-85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6987" name="Oval 6987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1151992" y="-85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6988" name="Freeform 6988"/>
                        <wps:cNvSpPr/>
                        <wps:spPr>
                          <a:xfrm>
                            <a:off x="1151991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2 w 1555844"/>
                              <a:gd name="connsiteY0" fmla="*/ 0 h 1128819"/>
                              <a:gd name="connsiteX1" fmla="*/ 1555844 w 1555844"/>
                              <a:gd name="connsiteY1" fmla="*/ 777921 h 1128819"/>
                              <a:gd name="connsiteX2" fmla="*/ 1494711 w 1555844"/>
                              <a:gd name="connsiteY2" fmla="*/ 1080723 h 1128819"/>
                              <a:gd name="connsiteX3" fmla="*/ 1468605 w 1555844"/>
                              <a:gd name="connsiteY3" fmla="*/ 1128819 h 1128819"/>
                              <a:gd name="connsiteX4" fmla="*/ 87239 w 1555844"/>
                              <a:gd name="connsiteY4" fmla="*/ 1128819 h 1128819"/>
                              <a:gd name="connsiteX5" fmla="*/ 61133 w 1555844"/>
                              <a:gd name="connsiteY5" fmla="*/ 1080723 h 1128819"/>
                              <a:gd name="connsiteX6" fmla="*/ 0 w 1555844"/>
                              <a:gd name="connsiteY6" fmla="*/ 777921 h 1128819"/>
                              <a:gd name="connsiteX7" fmla="*/ 777922 w 1555844"/>
                              <a:gd name="connsiteY7" fmla="*/ 0 h 11288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4" h="1128819">
                                <a:moveTo>
                                  <a:pt x="777922" y="0"/>
                                </a:moveTo>
                                <a:cubicBezTo>
                                  <a:pt x="1207556" y="0"/>
                                  <a:pt x="1555844" y="348287"/>
                                  <a:pt x="1555844" y="777921"/>
                                </a:cubicBezTo>
                                <a:cubicBezTo>
                                  <a:pt x="1555844" y="885329"/>
                                  <a:pt x="1534076" y="987654"/>
                                  <a:pt x="1494711" y="1080723"/>
                                </a:cubicBezTo>
                                <a:lnTo>
                                  <a:pt x="1468605" y="1128819"/>
                                </a:lnTo>
                                <a:lnTo>
                                  <a:pt x="87239" y="1128819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8" y="0"/>
                                  <a:pt x="777922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989" name="Freeform 6989"/>
                        <wps:cNvSpPr/>
                        <wps:spPr>
                          <a:xfrm>
                            <a:off x="-32739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990" name="Freeform 6990"/>
                        <wps:cNvSpPr/>
                        <wps:spPr>
                          <a:xfrm>
                            <a:off x="285092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991" name="Freeform 6991"/>
                        <wps:cNvSpPr/>
                        <wps:spPr>
                          <a:xfrm>
                            <a:off x="581976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992" name="Freeform 6992"/>
                        <wps:cNvSpPr/>
                        <wps:spPr>
                          <a:xfrm>
                            <a:off x="866983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grpSp>
                    <wpg:grpSp>
                      <wpg:cNvPr id="6993" name="Group 6993"/>
                      <wpg:cNvGrpSpPr/>
                      <wpg:grpSpPr>
                        <a:xfrm>
                          <a:off x="2933205" y="0"/>
                          <a:ext cx="1383665" cy="464820"/>
                          <a:chOff x="0" y="0"/>
                          <a:chExt cx="1383960" cy="464977"/>
                        </a:xfrm>
                      </wpg:grpSpPr>
                      <wps:wsp>
                        <wps:cNvPr id="6994" name="Oval 6994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85" y="-84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6995" name="Oval 6995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285093" y="-85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6996" name="Oval 6996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581976" y="-84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6997" name="Oval 6997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866984" y="-85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6998" name="Oval 6998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1151992" y="-85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6999" name="Freeform 6999"/>
                        <wps:cNvSpPr/>
                        <wps:spPr>
                          <a:xfrm>
                            <a:off x="1151991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2 w 1555844"/>
                              <a:gd name="connsiteY0" fmla="*/ 0 h 1128819"/>
                              <a:gd name="connsiteX1" fmla="*/ 1555844 w 1555844"/>
                              <a:gd name="connsiteY1" fmla="*/ 777921 h 1128819"/>
                              <a:gd name="connsiteX2" fmla="*/ 1494711 w 1555844"/>
                              <a:gd name="connsiteY2" fmla="*/ 1080723 h 1128819"/>
                              <a:gd name="connsiteX3" fmla="*/ 1468605 w 1555844"/>
                              <a:gd name="connsiteY3" fmla="*/ 1128819 h 1128819"/>
                              <a:gd name="connsiteX4" fmla="*/ 87239 w 1555844"/>
                              <a:gd name="connsiteY4" fmla="*/ 1128819 h 1128819"/>
                              <a:gd name="connsiteX5" fmla="*/ 61133 w 1555844"/>
                              <a:gd name="connsiteY5" fmla="*/ 1080723 h 1128819"/>
                              <a:gd name="connsiteX6" fmla="*/ 0 w 1555844"/>
                              <a:gd name="connsiteY6" fmla="*/ 777921 h 1128819"/>
                              <a:gd name="connsiteX7" fmla="*/ 777922 w 1555844"/>
                              <a:gd name="connsiteY7" fmla="*/ 0 h 11288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4" h="1128819">
                                <a:moveTo>
                                  <a:pt x="777922" y="0"/>
                                </a:moveTo>
                                <a:cubicBezTo>
                                  <a:pt x="1207556" y="0"/>
                                  <a:pt x="1555844" y="348287"/>
                                  <a:pt x="1555844" y="777921"/>
                                </a:cubicBezTo>
                                <a:cubicBezTo>
                                  <a:pt x="1555844" y="885329"/>
                                  <a:pt x="1534076" y="987654"/>
                                  <a:pt x="1494711" y="1080723"/>
                                </a:cubicBezTo>
                                <a:lnTo>
                                  <a:pt x="1468605" y="1128819"/>
                                </a:lnTo>
                                <a:lnTo>
                                  <a:pt x="87239" y="1128819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8" y="0"/>
                                  <a:pt x="777922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000" name="Freeform 7000"/>
                        <wps:cNvSpPr/>
                        <wps:spPr>
                          <a:xfrm>
                            <a:off x="85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001" name="Freeform 7001"/>
                        <wps:cNvSpPr/>
                        <wps:spPr>
                          <a:xfrm>
                            <a:off x="285092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002" name="Freeform 7002"/>
                        <wps:cNvSpPr/>
                        <wps:spPr>
                          <a:xfrm>
                            <a:off x="581976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003" name="Freeform 7003"/>
                        <wps:cNvSpPr/>
                        <wps:spPr>
                          <a:xfrm>
                            <a:off x="866983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grpSp>
                    <wpg:grpSp>
                      <wpg:cNvPr id="7004" name="Group 7004"/>
                      <wpg:cNvGrpSpPr/>
                      <wpg:grpSpPr>
                        <a:xfrm>
                          <a:off x="4405745" y="0"/>
                          <a:ext cx="1383665" cy="464820"/>
                          <a:chOff x="0" y="0"/>
                          <a:chExt cx="1383960" cy="464977"/>
                        </a:xfrm>
                      </wpg:grpSpPr>
                      <wps:wsp>
                        <wps:cNvPr id="7005" name="Oval 7005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85" y="-84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7006" name="Oval 7006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285093" y="-85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7007" name="Oval 7007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581976" y="-84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937093344" name="Oval 937093344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866984" y="-85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937093345" name="Oval 937093345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1151992" y="-85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937093346" name="Freeform 937093346"/>
                        <wps:cNvSpPr/>
                        <wps:spPr>
                          <a:xfrm>
                            <a:off x="1151991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2 w 1555844"/>
                              <a:gd name="connsiteY0" fmla="*/ 0 h 1128819"/>
                              <a:gd name="connsiteX1" fmla="*/ 1555844 w 1555844"/>
                              <a:gd name="connsiteY1" fmla="*/ 777921 h 1128819"/>
                              <a:gd name="connsiteX2" fmla="*/ 1494711 w 1555844"/>
                              <a:gd name="connsiteY2" fmla="*/ 1080723 h 1128819"/>
                              <a:gd name="connsiteX3" fmla="*/ 1468605 w 1555844"/>
                              <a:gd name="connsiteY3" fmla="*/ 1128819 h 1128819"/>
                              <a:gd name="connsiteX4" fmla="*/ 87239 w 1555844"/>
                              <a:gd name="connsiteY4" fmla="*/ 1128819 h 1128819"/>
                              <a:gd name="connsiteX5" fmla="*/ 61133 w 1555844"/>
                              <a:gd name="connsiteY5" fmla="*/ 1080723 h 1128819"/>
                              <a:gd name="connsiteX6" fmla="*/ 0 w 1555844"/>
                              <a:gd name="connsiteY6" fmla="*/ 777921 h 1128819"/>
                              <a:gd name="connsiteX7" fmla="*/ 777922 w 1555844"/>
                              <a:gd name="connsiteY7" fmla="*/ 0 h 11288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4" h="1128819">
                                <a:moveTo>
                                  <a:pt x="777922" y="0"/>
                                </a:moveTo>
                                <a:cubicBezTo>
                                  <a:pt x="1207556" y="0"/>
                                  <a:pt x="1555844" y="348287"/>
                                  <a:pt x="1555844" y="777921"/>
                                </a:cubicBezTo>
                                <a:cubicBezTo>
                                  <a:pt x="1555844" y="885329"/>
                                  <a:pt x="1534076" y="987654"/>
                                  <a:pt x="1494711" y="1080723"/>
                                </a:cubicBezTo>
                                <a:lnTo>
                                  <a:pt x="1468605" y="1128819"/>
                                </a:lnTo>
                                <a:lnTo>
                                  <a:pt x="87239" y="1128819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8" y="0"/>
                                  <a:pt x="777922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37093348" name="Freeform 937093348"/>
                        <wps:cNvSpPr/>
                        <wps:spPr>
                          <a:xfrm>
                            <a:off x="85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37093349" name="Freeform 937093349"/>
                        <wps:cNvSpPr/>
                        <wps:spPr>
                          <a:xfrm>
                            <a:off x="285092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37093350" name="Freeform 937093350"/>
                        <wps:cNvSpPr/>
                        <wps:spPr>
                          <a:xfrm>
                            <a:off x="581976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37093351" name="Freeform 937093351"/>
                        <wps:cNvSpPr/>
                        <wps:spPr>
                          <a:xfrm>
                            <a:off x="866983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grp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655FCA22" id="Group 2075114041" o:spid="_x0000_s1026" style="position:absolute;margin-left:330pt;margin-top:765.15pt;width:957.85pt;height:76.8pt;z-index:-251654144;mso-position-horizontal-relative:page;mso-position-vertical-relative:page;mso-width-relative:margin;mso-height-relative:margin" coordsize="57894,46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">
              <v:group id="Group 2075114042" o:spid="_x0000_s1027" style="position:absolute;width:13839;height:4649" coordsize="13839,46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">
                <v:oval id="Oval 2075114043" o:spid="_x0000_s1028" style="position:absolute;left:1;top:-1;width:2318;height:2319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" fillcolor="#d4dde6" stroked="f">
                  <v:fill opacity="39321f"/>
                </v:oval>
                <v:oval id="Oval 2075114044" o:spid="_x0000_s1029" style="position:absolute;left:2851;top:-1;width:2317;height:2319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" fillcolor="#d4dde6" stroked="f">
                  <v:fill opacity="39321f"/>
                </v:oval>
                <v:oval id="Oval 2075114045" o:spid="_x0000_s1030" style="position:absolute;left:5819;top:-1;width:2318;height:2320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" fillcolor="#d4dde6" stroked="f">
                  <v:fill opacity="39321f"/>
                </v:oval>
                <v:oval id="Oval 2075114046" o:spid="_x0000_s1031" style="position:absolute;left:8669;top:-1;width:2317;height:2320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" fillcolor="#d4dde6" stroked="f">
                  <v:fill opacity="39321f"/>
                </v:oval>
                <v:oval id="Oval 2075114047" o:spid="_x0000_s1032" style="position:absolute;left:11520;top:-1;width:2317;height:2319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" fillcolor="#d4dde6" stroked="f">
                  <v:fill opacity="39321f"/>
                </v:oval>
                <v:shape id="Freeform 6976" o:spid="_x0000_s1033" style="position:absolute;left:11519;top:2967;width:2320;height:1682;visibility:visible;mso-wrap-style:square;v-text-anchor:top" coordsize="1555844,11288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" path="m777922,v429634,,777922,348287,777922,777921c1555844,885329,1534076,987654,1494711,1080723r-26106,48096l87239,1128819,61133,1080723c21768,987654,,885329,,777921,,348287,348288,,777922,xe" fillcolor="#d4dde6" stroked="f">
                  <v:fill opacity="39321f"/>
                  <v:path arrowok="t" o:connecttype="custom" o:connectlocs="115984,0;231969,115899;222854,161012;218962,168178;13007,168178;9115,161012;0,115899;115984,0" o:connectangles="0,0,0,0,0,0,0,0"/>
                </v:shape>
                <v:shape id="Freeform 6977" o:spid="_x0000_s1034" style="position:absolute;top:2967;width:2320;height:1682;visibility:visible;mso-wrap-style:square;v-text-anchor:top" coordsize="1555842,11288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" path="m777921,v429634,,777921,348287,777921,777921c1555842,885329,1534074,987654,1494709,1080723r-26105,48095l87238,1128818,61133,1080723c21768,987654,,885329,,777921,,348287,348287,,777921,xe" fillcolor="#d4dde6" stroked="f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  <v:shape id="Freeform 6978" o:spid="_x0000_s1035" style="position:absolute;left:2850;top:2967;width:2320;height:1682;visibility:visible;mso-wrap-style:square;v-text-anchor:top" coordsize="1555842,11288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" path="m777921,v429634,,777921,348287,777921,777921c1555842,885329,1534074,987654,1494709,1080723r-26105,48095l87238,1128818,61133,1080723c21768,987654,,885329,,777921,,348287,348287,,777921,xe" fillcolor="#d4dde6" stroked="f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  <v:shape id="Freeform 6979" o:spid="_x0000_s1036" style="position:absolute;left:5819;top:2967;width:2320;height:1682;visibility:visible;mso-wrap-style:square;v-text-anchor:top" coordsize="1555842,11288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" path="m777921,v429634,,777921,348287,777921,777921c1555842,885329,1534074,987654,1494709,1080723r-26105,48095l87238,1128818,61133,1080723c21768,987654,,885329,,777921,,348287,348287,,777921,xe" fillcolor="#d4dde6" stroked="f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  <v:shape id="Freeform 6980" o:spid="_x0000_s1037" style="position:absolute;left:8669;top:2967;width:2320;height:1682;visibility:visible;mso-wrap-style:square;v-text-anchor:top" coordsize="1555842,11288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" path="m777921,v429634,,777921,348287,777921,777921c1555842,885329,1534074,987654,1494709,1080723r-26105,48095l87238,1128818,61133,1080723c21768,987654,,885329,,777921,,348287,348287,,777921,xe" fillcolor="#d4dde6" stroked="f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</v:group>
              <v:group id="Group 6982" o:spid="_x0000_s1038" style="position:absolute;left:14397;width:14165;height:4648" coordorigin="-328" coordsize="14167,46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Jwbg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J5OhvB8E56AXDwAAAD//wMAUEsBAi0AFAAGAAgAAAAhANvh9svuAAAAhQEAABMAAAAAAAAA&#10;AAAAAAAAAAAAAFtDb250ZW50X1R5cGVzXS54bWxQSwECLQAUAAYACAAAACEAWvQsW78AAAAVAQAA&#10;CwAAAAAAAAAAAAAAAAAfAQAAX3JlbHMvLnJlbHNQSwECLQAUAAYACAAAACEAxycG4MYAAADdAAAA&#10;DwAAAAAAAAAAAAAAAAAHAgAAZHJzL2Rvd25yZXYueG1sUEsFBgAAAAADAAMAtwAAAPoCAAAAAA==&#10;">
                <v:oval id="Oval 6983" o:spid="_x0000_s1039" style="position:absolute;left:-327;top:-1;width:2318;height:2319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" fillcolor="#d4dde6" stroked="f">
                  <v:fill opacity="39321f"/>
                </v:oval>
                <v:oval id="Oval 6984" o:spid="_x0000_s1040" style="position:absolute;left:2851;top:-1;width:2317;height:2319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" fillcolor="#d4dde6" stroked="f">
                  <v:fill opacity="39321f"/>
                </v:oval>
                <v:oval id="Oval 6985" o:spid="_x0000_s1041" style="position:absolute;left:5819;top:-1;width:2318;height:2320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" fillcolor="#d4dde6" stroked="f">
                  <v:fill opacity="39321f"/>
                </v:oval>
                <v:oval id="Oval 6986" o:spid="_x0000_s1042" style="position:absolute;left:8669;top:-1;width:2317;height:2320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" fillcolor="#d4dde6" stroked="f">
                  <v:fill opacity="39321f"/>
                </v:oval>
                <v:oval id="Oval 6987" o:spid="_x0000_s1043" style="position:absolute;left:11520;top:-1;width:2317;height:2319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" fillcolor="#d4dde6" stroked="f">
                  <v:fill opacity="39321f"/>
                </v:oval>
                <v:shape id="Freeform 6988" o:spid="_x0000_s1044" style="position:absolute;left:11519;top:2967;width:2320;height:1682;visibility:visible;mso-wrap-style:square;v-text-anchor:top" coordsize="1555844,11288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" path="m777922,v429634,,777922,348287,777922,777921c1555844,885329,1534076,987654,1494711,1080723r-26106,48096l87239,1128819,61133,1080723c21768,987654,,885329,,777921,,348287,348288,,777922,xe" fillcolor="#d4dde6" stroked="f">
                  <v:fill opacity="39321f"/>
                  <v:path arrowok="t" o:connecttype="custom" o:connectlocs="115984,0;231969,115899;222854,161012;218962,168178;13007,168178;9115,161012;0,115899;115984,0" o:connectangles="0,0,0,0,0,0,0,0"/>
                </v:shape>
                <v:shape id="Freeform 6989" o:spid="_x0000_s1045" style="position:absolute;left:-327;top:2967;width:2319;height:1682;visibility:visible;mso-wrap-style:square;v-text-anchor:top" coordsize="1555842,11288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" path="m777921,v429634,,777921,348287,777921,777921c1555842,885329,1534074,987654,1494709,1080723r-26105,48095l87238,1128818,61133,1080723c21768,987654,,885329,,777921,,348287,348287,,777921,xe" fillcolor="#d4dde6" stroked="f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  <v:shape id="Freeform 6990" o:spid="_x0000_s1046" style="position:absolute;left:2850;top:2967;width:2320;height:1682;visibility:visible;mso-wrap-style:square;v-text-anchor:top" coordsize="1555842,11288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" path="m777921,v429634,,777921,348287,777921,777921c1555842,885329,1534074,987654,1494709,1080723r-26105,48095l87238,1128818,61133,1080723c21768,987654,,885329,,777921,,348287,348287,,777921,xe" fillcolor="#d4dde6" stroked="f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  <v:shape id="Freeform 6991" o:spid="_x0000_s1047" style="position:absolute;left:5819;top:2967;width:2320;height:1682;visibility:visible;mso-wrap-style:square;v-text-anchor:top" coordsize="1555842,11288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" path="m777921,v429634,,777921,348287,777921,777921c1555842,885329,1534074,987654,1494709,1080723r-26105,48095l87238,1128818,61133,1080723c21768,987654,,885329,,777921,,348287,348287,,777921,xe" fillcolor="#d4dde6" stroked="f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  <v:shape id="Freeform 6992" o:spid="_x0000_s1048" style="position:absolute;left:8669;top:2967;width:2320;height:1682;visibility:visible;mso-wrap-style:square;v-text-anchor:top" coordsize="1555842,11288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" path="m777921,v429634,,777921,348287,777921,777921c1555842,885329,1534074,987654,1494709,1080723r-26105,48095l87238,1128818,61133,1080723c21768,987654,,885329,,777921,,348287,348287,,777921,xe" fillcolor="#d4dde6" stroked="f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</v:group>
              <v:group id="Group 6993" o:spid="_x0000_s1049" style="position:absolute;left:29332;width:13836;height:4648" coordsize="13839,46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">
                <v:oval id="Oval 6994" o:spid="_x0000_s1050" style="position:absolute;left:1;top:-1;width:2318;height:2319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" fillcolor="#d4dde6" stroked="f">
                  <v:fill opacity="39321f"/>
                </v:oval>
                <v:oval id="Oval 6995" o:spid="_x0000_s1051" style="position:absolute;left:2851;top:-1;width:2317;height:2319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" fillcolor="#d4dde6" stroked="f">
                  <v:fill opacity="39321f"/>
                </v:oval>
                <v:oval id="Oval 6996" o:spid="_x0000_s1052" style="position:absolute;left:5819;top:-1;width:2318;height:2320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" fillcolor="#d4dde6" stroked="f">
                  <v:fill opacity="39321f"/>
                </v:oval>
                <v:oval id="Oval 6997" o:spid="_x0000_s1053" style="position:absolute;left:8669;top:-1;width:2317;height:2320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" fillcolor="#d4dde6" stroked="f">
                  <v:fill opacity="39321f"/>
                </v:oval>
                <v:oval id="Oval 6998" o:spid="_x0000_s1054" style="position:absolute;left:11520;top:-1;width:2317;height:2319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" fillcolor="#d4dde6" stroked="f">
                  <v:fill opacity="39321f"/>
                </v:oval>
                <v:shape id="Freeform 6999" o:spid="_x0000_s1055" style="position:absolute;left:11519;top:2967;width:2320;height:1682;visibility:visible;mso-wrap-style:square;v-text-anchor:top" coordsize="1555844,11288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" path="m777922,v429634,,777922,348287,777922,777921c1555844,885329,1534076,987654,1494711,1080723r-26106,48096l87239,1128819,61133,1080723c21768,987654,,885329,,777921,,348287,348288,,777922,xe" fillcolor="#d4dde6" stroked="f">
                  <v:fill opacity="39321f"/>
                  <v:path arrowok="t" o:connecttype="custom" o:connectlocs="115984,0;231969,115899;222854,161012;218962,168178;13007,168178;9115,161012;0,115899;115984,0" o:connectangles="0,0,0,0,0,0,0,0"/>
                </v:shape>
                <v:shape id="Freeform 7000" o:spid="_x0000_s1056" style="position:absolute;top:2967;width:2320;height:1682;visibility:visible;mso-wrap-style:square;v-text-anchor:top" coordsize="1555842,11288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" path="m777921,v429634,,777921,348287,777921,777921c1555842,885329,1534074,987654,1494709,1080723r-26105,48095l87238,1128818,61133,1080723c21768,987654,,885329,,777921,,348287,348287,,777921,xe" fillcolor="#d4dde6" stroked="f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  <v:shape id="Freeform 7001" o:spid="_x0000_s1057" style="position:absolute;left:2850;top:2967;width:2320;height:1682;visibility:visible;mso-wrap-style:square;v-text-anchor:top" coordsize="1555842,11288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" path="m777921,v429634,,777921,348287,777921,777921c1555842,885329,1534074,987654,1494709,1080723r-26105,48095l87238,1128818,61133,1080723c21768,987654,,885329,,777921,,348287,348287,,777921,xe" fillcolor="#d4dde6" stroked="f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  <v:shape id="Freeform 7002" o:spid="_x0000_s1058" style="position:absolute;left:5819;top:2967;width:2320;height:1682;visibility:visible;mso-wrap-style:square;v-text-anchor:top" coordsize="1555842,11288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" path="m777921,v429634,,777921,348287,777921,777921c1555842,885329,1534074,987654,1494709,1080723r-26105,48095l87238,1128818,61133,1080723c21768,987654,,885329,,777921,,348287,348287,,777921,xe" fillcolor="#d4dde6" stroked="f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  <v:shape id="Freeform 7003" o:spid="_x0000_s1059" style="position:absolute;left:8669;top:2967;width:2320;height:1682;visibility:visible;mso-wrap-style:square;v-text-anchor:top" coordsize="1555842,11288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" path="m777921,v429634,,777921,348287,777921,777921c1555842,885329,1534074,987654,1494709,1080723r-26105,48095l87238,1128818,61133,1080723c21768,987654,,885329,,777921,,348287,348287,,777921,xe" fillcolor="#d4dde6" stroked="f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</v:group>
              <v:group id="Group 7004" o:spid="_x0000_s1060" style="position:absolute;left:44057;width:13837;height:4648" coordsize="13839,46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">
                <v:oval id="Oval 7005" o:spid="_x0000_s1061" style="position:absolute;left:1;top:-1;width:2318;height:2319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" fillcolor="#d4dde6" stroked="f">
                  <v:fill opacity="39321f"/>
                </v:oval>
                <v:oval id="Oval 7006" o:spid="_x0000_s1062" style="position:absolute;left:2851;top:-1;width:2317;height:2319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" fillcolor="#d4dde6" stroked="f">
                  <v:fill opacity="39321f"/>
                </v:oval>
                <v:oval id="Oval 7007" o:spid="_x0000_s1063" style="position:absolute;left:5819;top:-1;width:2318;height:2320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" fillcolor="#d4dde6" stroked="f">
                  <v:fill opacity="39321f"/>
                </v:oval>
                <v:oval id="Oval 937093344" o:spid="_x0000_s1064" style="position:absolute;left:8669;top:-1;width:2317;height:2320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" fillcolor="#d4dde6" stroked="f">
                  <v:fill opacity="39321f"/>
                </v:oval>
                <v:oval id="Oval 937093345" o:spid="_x0000_s1065" style="position:absolute;left:11520;top:-1;width:2317;height:2319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" fillcolor="#d4dde6" stroked="f">
                  <v:fill opacity="39321f"/>
                </v:oval>
                <v:shape id="Freeform 937093346" o:spid="_x0000_s1066" style="position:absolute;left:11519;top:2967;width:2320;height:1682;visibility:visible;mso-wrap-style:square;v-text-anchor:top" coordsize="1555844,11288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" path="m777922,v429634,,777922,348287,777922,777921c1555844,885329,1534076,987654,1494711,1080723r-26106,48096l87239,1128819,61133,1080723c21768,987654,,885329,,777921,,348287,348288,,777922,xe" fillcolor="#d4dde6" stroked="f">
                  <v:fill opacity="39321f"/>
                  <v:path arrowok="t" o:connecttype="custom" o:connectlocs="115984,0;231969,115899;222854,161012;218962,168178;13007,168178;9115,161012;0,115899;115984,0" o:connectangles="0,0,0,0,0,0,0,0"/>
                </v:shape>
                <v:shape id="Freeform 937093348" o:spid="_x0000_s1067" style="position:absolute;top:2967;width:2320;height:1682;visibility:visible;mso-wrap-style:square;v-text-anchor:top" coordsize="1555842,11288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" path="m777921,v429634,,777921,348287,777921,777921c1555842,885329,1534074,987654,1494709,1080723r-26105,48095l87238,1128818,61133,1080723c21768,987654,,885329,,777921,,348287,348287,,777921,xe" fillcolor="#d4dde6" stroked="f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  <v:shape id="Freeform 937093349" o:spid="_x0000_s1068" style="position:absolute;left:2850;top:2967;width:2320;height:1682;visibility:visible;mso-wrap-style:square;v-text-anchor:top" coordsize="1555842,11288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" path="m777921,v429634,,777921,348287,777921,777921c1555842,885329,1534074,987654,1494709,1080723r-26105,48095l87238,1128818,61133,1080723c21768,987654,,885329,,777921,,348287,348287,,777921,xe" fillcolor="#d4dde6" stroked="f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  <v:shape id="Freeform 937093350" o:spid="_x0000_s1069" style="position:absolute;left:5819;top:2967;width:2320;height:1682;visibility:visible;mso-wrap-style:square;v-text-anchor:top" coordsize="1555842,11288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" path="m777921,v429634,,777921,348287,777921,777921c1555842,885329,1534074,987654,1494709,1080723r-26105,48095l87238,1128818,61133,1080723c21768,987654,,885329,,777921,,348287,348287,,777921,xe" fillcolor="#d4dde6" stroked="f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  <v:shape id="Freeform 937093351" o:spid="_x0000_s1070" style="position:absolute;left:8669;top:2967;width:2320;height:1682;visibility:visible;mso-wrap-style:square;v-text-anchor:top" coordsize="1555842,11288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" path="m777921,v429634,,777921,348287,777921,777921c1555842,885329,1534074,987654,1494709,1080723r-26105,48095l87238,1128818,61133,1080723c21768,987654,,885329,,777921,,348287,348287,,777921,xe" fillcolor="#d4dde6" stroked="f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</v:group>
              <w10:wrap anchorx="page" anchory="page"/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16B8052" w14:textId="77777777" w:rsidR="0081318F" w:rsidRDefault="0081318F" w:rsidP="00AD79D1">
      <w:r>
        <w:separator/>
      </w:r>
    </w:p>
  </w:footnote>
  <w:footnote w:type="continuationSeparator" w:id="0">
    <w:p w14:paraId="44164613" w14:textId="77777777" w:rsidR="0081318F" w:rsidRDefault="0081318F" w:rsidP="00AD79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D4321D6" w14:textId="77777777" w:rsidR="00B53970" w:rsidRDefault="00B53970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6699E5F" w14:textId="77777777" w:rsidR="00D52C24" w:rsidRDefault="002C52EE">
    <w:pPr>
      <w:pStyle w:val="Header"/>
    </w:pPr>
    <w:r>
      <w:rPr>
        <w:noProof/>
      </w:rPr>
      <w:drawing>
        <wp:anchor distT="0" distB="0" distL="114300" distR="114300" simplePos="0" relativeHeight="251664384" behindDoc="0" locked="0" layoutInCell="1" allowOverlap="1" wp14:anchorId="5D054CED" wp14:editId="2F64F870">
          <wp:simplePos x="0" y="0"/>
          <wp:positionH relativeFrom="margin">
            <wp:posOffset>0</wp:posOffset>
          </wp:positionH>
          <wp:positionV relativeFrom="page">
            <wp:posOffset>540385</wp:posOffset>
          </wp:positionV>
          <wp:extent cx="1638000" cy="489600"/>
          <wp:effectExtent l="0" t="0" r="635" b="5715"/>
          <wp:wrapNone/>
          <wp:docPr id="937093352" name="Picture 93709335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Hailo_logo-tagline.e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380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1BF4967" w14:textId="77777777" w:rsidR="00D52C24" w:rsidRDefault="00D52C24">
    <w:pPr>
      <w:pStyle w:val="Header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E865E11" wp14:editId="53D36D98">
          <wp:simplePos x="0" y="0"/>
          <wp:positionH relativeFrom="margin">
            <wp:posOffset>0</wp:posOffset>
          </wp:positionH>
          <wp:positionV relativeFrom="page">
            <wp:posOffset>540385</wp:posOffset>
          </wp:positionV>
          <wp:extent cx="1638000" cy="489600"/>
          <wp:effectExtent l="0" t="0" r="635" b="5715"/>
          <wp:wrapNone/>
          <wp:docPr id="10" name="Pictur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Hailo_logo-tagline.e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380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5200140B"/>
    <w:multiLevelType w:val="hybridMultilevel"/>
    <w:tmpl w:val="38823DB4"/>
    <w:lvl w:ilvl="0" w:tplc="759688B8">
      <w:start w:val="1"/>
      <w:numFmt w:val="bullet"/>
      <w:pStyle w:val="FunctionName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E326DEC"/>
    <w:multiLevelType w:val="hybridMultilevel"/>
    <w:tmpl w:val="3028F7FC"/>
    <w:lvl w:ilvl="0" w:tplc="2CEA6A7E">
      <w:start w:val="1"/>
      <w:numFmt w:val="decimal"/>
      <w:pStyle w:val="Hialotextno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DE46F7C"/>
    <w:multiLevelType w:val="hybridMultilevel"/>
    <w:tmpl w:val="7B3E986C"/>
    <w:lvl w:ilvl="0" w:tplc="0B40F3C8">
      <w:start w:val="1"/>
      <w:numFmt w:val="bullet"/>
      <w:pStyle w:val="Hailobullets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43306825">
    <w:abstractNumId w:val="0"/>
  </w:num>
  <w:num w:numId="2" w16cid:durableId="598681764">
    <w:abstractNumId w:val="1"/>
  </w:num>
  <w:num w:numId="3" w16cid:durableId="183888067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0"/>
  <w:embedTrueTypeFonts/>
  <w:proofState w:spelling="clean" w:grammar="clean"/>
  <w:attachedTemplate r:id="rId1"/>
  <w:defaultTabStop w:val="567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1318F"/>
    <w:rsid w:val="00010F0E"/>
    <w:rsid w:val="0006232E"/>
    <w:rsid w:val="00190EF4"/>
    <w:rsid w:val="001A67F1"/>
    <w:rsid w:val="001E4494"/>
    <w:rsid w:val="001F6F6E"/>
    <w:rsid w:val="00246AD5"/>
    <w:rsid w:val="002626B0"/>
    <w:rsid w:val="002C52EE"/>
    <w:rsid w:val="002C544F"/>
    <w:rsid w:val="00353E15"/>
    <w:rsid w:val="00354ABB"/>
    <w:rsid w:val="00373A9E"/>
    <w:rsid w:val="003D4A32"/>
    <w:rsid w:val="00455174"/>
    <w:rsid w:val="00463CAF"/>
    <w:rsid w:val="00475B17"/>
    <w:rsid w:val="004F1AB1"/>
    <w:rsid w:val="00520D9E"/>
    <w:rsid w:val="00536F2A"/>
    <w:rsid w:val="0053758A"/>
    <w:rsid w:val="005A5CC5"/>
    <w:rsid w:val="005D0EF3"/>
    <w:rsid w:val="00602E0F"/>
    <w:rsid w:val="006362A2"/>
    <w:rsid w:val="00694413"/>
    <w:rsid w:val="006A710A"/>
    <w:rsid w:val="006B5F1E"/>
    <w:rsid w:val="006C5129"/>
    <w:rsid w:val="006F6D05"/>
    <w:rsid w:val="00702EBA"/>
    <w:rsid w:val="00752708"/>
    <w:rsid w:val="007D5BEE"/>
    <w:rsid w:val="0081318F"/>
    <w:rsid w:val="00837348"/>
    <w:rsid w:val="00845A3E"/>
    <w:rsid w:val="00885E6E"/>
    <w:rsid w:val="008E327A"/>
    <w:rsid w:val="00910458"/>
    <w:rsid w:val="0094112B"/>
    <w:rsid w:val="0095500E"/>
    <w:rsid w:val="009A00C8"/>
    <w:rsid w:val="009E221A"/>
    <w:rsid w:val="00A320B7"/>
    <w:rsid w:val="00A90E15"/>
    <w:rsid w:val="00A9702F"/>
    <w:rsid w:val="00AD117C"/>
    <w:rsid w:val="00AD79D1"/>
    <w:rsid w:val="00B11C0E"/>
    <w:rsid w:val="00B30FF8"/>
    <w:rsid w:val="00B53970"/>
    <w:rsid w:val="00B65F72"/>
    <w:rsid w:val="00B8590B"/>
    <w:rsid w:val="00BB40E1"/>
    <w:rsid w:val="00BE3798"/>
    <w:rsid w:val="00BF12FE"/>
    <w:rsid w:val="00C008D8"/>
    <w:rsid w:val="00C226C7"/>
    <w:rsid w:val="00C65644"/>
    <w:rsid w:val="00CE6468"/>
    <w:rsid w:val="00D16339"/>
    <w:rsid w:val="00D52C24"/>
    <w:rsid w:val="00DF0477"/>
    <w:rsid w:val="00E208A1"/>
    <w:rsid w:val="00E25B74"/>
    <w:rsid w:val="00E318AF"/>
    <w:rsid w:val="00E67C14"/>
    <w:rsid w:val="00E916A4"/>
    <w:rsid w:val="00EA294D"/>
    <w:rsid w:val="00EA6694"/>
    <w:rsid w:val="00EE4EF0"/>
    <w:rsid w:val="00EF0791"/>
    <w:rsid w:val="00EF33E4"/>
    <w:rsid w:val="00F010FB"/>
    <w:rsid w:val="00F012DC"/>
    <w:rsid w:val="00F04B6A"/>
    <w:rsid w:val="00F53CDB"/>
    <w:rsid w:val="00FB3130"/>
    <w:rsid w:val="00FF7A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2E0A35C1"/>
  <w15:chartTrackingRefBased/>
  <w15:docId w15:val="{3E6EC3A0-E32C-4C51-9BA7-0EF7F8E7FE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he-IL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eastAsiaTheme="minorEastAsia"/>
    </w:rPr>
  </w:style>
  <w:style w:type="paragraph" w:styleId="Heading1">
    <w:name w:val="heading 1"/>
    <w:basedOn w:val="Normal"/>
    <w:next w:val="Normal"/>
    <w:link w:val="Heading1Char"/>
    <w:uiPriority w:val="9"/>
    <w:qFormat/>
    <w:rsid w:val="00E916A4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007192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1318F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007192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5A5CC5"/>
    <w:pPr>
      <w:autoSpaceDE w:val="0"/>
      <w:autoSpaceDN w:val="0"/>
      <w:bidi/>
      <w:adjustRightInd w:val="0"/>
      <w:spacing w:line="288" w:lineRule="auto"/>
      <w:textAlignment w:val="center"/>
    </w:pPr>
    <w:rPr>
      <w:rFonts w:ascii="Adobe Hebrew" w:eastAsiaTheme="minorHAnsi" w:hAnsi="Adobe Hebrew" w:cs="Adobe Hebrew"/>
      <w:color w:val="000000"/>
      <w:kern w:val="0"/>
    </w:rPr>
  </w:style>
  <w:style w:type="paragraph" w:customStyle="1" w:styleId="Bullets2">
    <w:name w:val="Bullets 2"/>
    <w:basedOn w:val="Normal"/>
    <w:uiPriority w:val="99"/>
    <w:rsid w:val="00E318AF"/>
    <w:pPr>
      <w:suppressAutoHyphens/>
      <w:autoSpaceDE w:val="0"/>
      <w:autoSpaceDN w:val="0"/>
      <w:adjustRightInd w:val="0"/>
      <w:spacing w:after="120" w:line="280" w:lineRule="atLeast"/>
      <w:ind w:left="360" w:hanging="360"/>
      <w:textAlignment w:val="center"/>
    </w:pPr>
    <w:rPr>
      <w:rFonts w:ascii="Montserrat Light" w:eastAsiaTheme="minorHAnsi" w:hAnsi="Montserrat Light" w:cs="Montserrat Light"/>
      <w:color w:val="001747"/>
      <w:kern w:val="0"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AD79D1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D79D1"/>
    <w:rPr>
      <w:rFonts w:eastAsiaTheme="minorEastAsia"/>
    </w:rPr>
  </w:style>
  <w:style w:type="paragraph" w:styleId="Footer">
    <w:name w:val="footer"/>
    <w:basedOn w:val="Normal"/>
    <w:link w:val="FooterChar"/>
    <w:uiPriority w:val="99"/>
    <w:unhideWhenUsed/>
    <w:rsid w:val="00AD79D1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AD79D1"/>
    <w:rPr>
      <w:rFonts w:eastAsiaTheme="minorEastAsia"/>
    </w:rPr>
  </w:style>
  <w:style w:type="paragraph" w:styleId="NoSpacing">
    <w:name w:val="No Spacing"/>
    <w:link w:val="NoSpacingChar"/>
    <w:uiPriority w:val="1"/>
    <w:qFormat/>
    <w:rsid w:val="008E327A"/>
    <w:rPr>
      <w:rFonts w:eastAsiaTheme="minorEastAsia"/>
      <w:kern w:val="0"/>
      <w:sz w:val="22"/>
      <w:szCs w:val="22"/>
      <w:lang w:eastAsia="zh-CN" w:bidi="ar-SA"/>
      <w14:ligatures w14:val="none"/>
    </w:rPr>
  </w:style>
  <w:style w:type="character" w:customStyle="1" w:styleId="NoSpacingChar">
    <w:name w:val="No Spacing Char"/>
    <w:basedOn w:val="DefaultParagraphFont"/>
    <w:link w:val="NoSpacing"/>
    <w:uiPriority w:val="1"/>
    <w:rsid w:val="008E327A"/>
    <w:rPr>
      <w:rFonts w:eastAsiaTheme="minorEastAsia"/>
      <w:kern w:val="0"/>
      <w:sz w:val="22"/>
      <w:szCs w:val="22"/>
      <w:lang w:val="en-US" w:eastAsia="zh-CN" w:bidi="ar-SA"/>
      <w14:ligatures w14:val="none"/>
    </w:rPr>
  </w:style>
  <w:style w:type="paragraph" w:customStyle="1" w:styleId="TablePara">
    <w:name w:val="TablePara"/>
    <w:basedOn w:val="Normal"/>
    <w:link w:val="TablePara0"/>
    <w:autoRedefine/>
    <w:qFormat/>
    <w:rsid w:val="00E916A4"/>
    <w:rPr>
      <w:rFonts w:asciiTheme="majorHAnsi" w:eastAsia="SimHei" w:hAnsiTheme="majorHAnsi" w:cs="Open Sans"/>
      <w:bCs/>
      <w:iCs/>
      <w:kern w:val="0"/>
      <w:sz w:val="20"/>
      <w:szCs w:val="20"/>
      <w:lang w:val="x-none" w:eastAsia="x-none" w:bidi="ar-SA"/>
      <w14:ligatures w14:val="none"/>
    </w:rPr>
  </w:style>
  <w:style w:type="character" w:customStyle="1" w:styleId="TablePara0">
    <w:name w:val="TablePara 字符"/>
    <w:link w:val="TablePara"/>
    <w:rsid w:val="00E916A4"/>
    <w:rPr>
      <w:rFonts w:asciiTheme="majorHAnsi" w:eastAsia="SimHei" w:hAnsiTheme="majorHAnsi" w:cs="Open Sans"/>
      <w:bCs/>
      <w:iCs/>
      <w:kern w:val="0"/>
      <w:sz w:val="20"/>
      <w:szCs w:val="20"/>
      <w:lang w:val="x-none" w:eastAsia="x-none" w:bidi="ar-SA"/>
      <w14:ligatures w14:val="none"/>
    </w:rPr>
  </w:style>
  <w:style w:type="paragraph" w:styleId="BodyText">
    <w:name w:val="Body Text"/>
    <w:basedOn w:val="Normal"/>
    <w:link w:val="BodyTextChar"/>
    <w:uiPriority w:val="99"/>
    <w:qFormat/>
    <w:rsid w:val="008E327A"/>
    <w:pPr>
      <w:widowControl w:val="0"/>
      <w:autoSpaceDE w:val="0"/>
      <w:autoSpaceDN w:val="0"/>
    </w:pPr>
    <w:rPr>
      <w:rFonts w:ascii="Open Sans" w:eastAsia="Open Sans" w:hAnsi="Open Sans" w:cs="Open Sans"/>
      <w:kern w:val="0"/>
      <w:sz w:val="20"/>
      <w:szCs w:val="20"/>
      <w:lang w:bidi="ar-SA"/>
      <w14:ligatures w14:val="none"/>
    </w:rPr>
  </w:style>
  <w:style w:type="character" w:customStyle="1" w:styleId="BodyTextChar">
    <w:name w:val="Body Text Char"/>
    <w:basedOn w:val="DefaultParagraphFont"/>
    <w:link w:val="BodyText"/>
    <w:uiPriority w:val="99"/>
    <w:rsid w:val="008E327A"/>
    <w:rPr>
      <w:rFonts w:ascii="Open Sans" w:eastAsia="Open Sans" w:hAnsi="Open Sans" w:cs="Open Sans"/>
      <w:kern w:val="0"/>
      <w:sz w:val="20"/>
      <w:szCs w:val="20"/>
      <w:lang w:val="en-US" w:bidi="ar-SA"/>
      <w14:ligatures w14:val="none"/>
    </w:rPr>
  </w:style>
  <w:style w:type="paragraph" w:customStyle="1" w:styleId="FunctionSubHeadings">
    <w:name w:val="FunctionSubHeadings"/>
    <w:basedOn w:val="Normal"/>
    <w:next w:val="Normal"/>
    <w:link w:val="FunctionSubHeadingsChar"/>
    <w:qFormat/>
    <w:rsid w:val="00E916A4"/>
    <w:pPr>
      <w:suppressAutoHyphens/>
      <w:autoSpaceDE w:val="0"/>
      <w:autoSpaceDN w:val="0"/>
      <w:adjustRightInd w:val="0"/>
      <w:spacing w:before="240"/>
      <w:jc w:val="both"/>
    </w:pPr>
    <w:rPr>
      <w:rFonts w:asciiTheme="majorHAnsi" w:hAnsiTheme="majorHAnsi" w:cs="Open Sans"/>
      <w:b/>
      <w:bCs/>
      <w:w w:val="0"/>
      <w:kern w:val="0"/>
      <w:sz w:val="18"/>
      <w:szCs w:val="18"/>
      <w:lang w:bidi="ar-SA"/>
      <w14:ligatures w14:val="none"/>
    </w:rPr>
  </w:style>
  <w:style w:type="character" w:customStyle="1" w:styleId="FunctionSubHeadingsChar">
    <w:name w:val="FunctionSubHeadings Char"/>
    <w:basedOn w:val="DefaultParagraphFont"/>
    <w:link w:val="FunctionSubHeadings"/>
    <w:rsid w:val="00E916A4"/>
    <w:rPr>
      <w:rFonts w:asciiTheme="majorHAnsi" w:eastAsiaTheme="minorEastAsia" w:hAnsiTheme="majorHAnsi" w:cs="Open Sans"/>
      <w:b/>
      <w:bCs/>
      <w:w w:val="0"/>
      <w:kern w:val="0"/>
      <w:sz w:val="18"/>
      <w:szCs w:val="18"/>
      <w:lang w:val="en-US" w:bidi="ar-SA"/>
      <w14:ligatures w14:val="none"/>
    </w:rPr>
  </w:style>
  <w:style w:type="paragraph" w:customStyle="1" w:styleId="FunctionSyntaxCode">
    <w:name w:val="FunctionSyntaxCode"/>
    <w:basedOn w:val="Normal"/>
    <w:link w:val="FunctionSyntaxCodeChar"/>
    <w:qFormat/>
    <w:rsid w:val="00E916A4"/>
    <w:pPr>
      <w:ind w:left="720"/>
      <w:jc w:val="both"/>
    </w:pPr>
    <w:rPr>
      <w:rFonts w:asciiTheme="majorHAnsi" w:hAnsiTheme="majorHAnsi" w:cs="Consolas"/>
      <w:kern w:val="0"/>
      <w:sz w:val="20"/>
      <w:lang w:bidi="ar-SA"/>
      <w14:ligatures w14:val="none"/>
    </w:rPr>
  </w:style>
  <w:style w:type="character" w:customStyle="1" w:styleId="FunctionSyntaxCodeChar">
    <w:name w:val="FunctionSyntaxCode Char"/>
    <w:basedOn w:val="DefaultParagraphFont"/>
    <w:link w:val="FunctionSyntaxCode"/>
    <w:rsid w:val="00E916A4"/>
    <w:rPr>
      <w:rFonts w:asciiTheme="majorHAnsi" w:eastAsiaTheme="minorEastAsia" w:hAnsiTheme="majorHAnsi" w:cs="Consolas"/>
      <w:kern w:val="0"/>
      <w:sz w:val="20"/>
      <w:lang w:val="en-US" w:bidi="ar-SA"/>
      <w14:ligatures w14:val="none"/>
    </w:rPr>
  </w:style>
  <w:style w:type="character" w:customStyle="1" w:styleId="error">
    <w:name w:val="error"/>
    <w:basedOn w:val="DefaultParagraphFont"/>
    <w:rsid w:val="008E327A"/>
  </w:style>
  <w:style w:type="paragraph" w:customStyle="1" w:styleId="FunctionName">
    <w:name w:val="FunctionName"/>
    <w:basedOn w:val="ListParagraph"/>
    <w:link w:val="FunctionNameChar"/>
    <w:qFormat/>
    <w:rsid w:val="00E916A4"/>
    <w:pPr>
      <w:numPr>
        <w:numId w:val="1"/>
      </w:numPr>
      <w:jc w:val="both"/>
    </w:pPr>
    <w:rPr>
      <w:rFonts w:asciiTheme="majorHAnsi" w:hAnsiTheme="majorHAnsi" w:cs="Open Sans"/>
      <w:b/>
      <w:kern w:val="0"/>
      <w:sz w:val="20"/>
      <w:szCs w:val="22"/>
      <w:lang w:val="en-GB" w:bidi="ar-SA"/>
      <w14:ligatures w14:val="none"/>
    </w:rPr>
  </w:style>
  <w:style w:type="character" w:customStyle="1" w:styleId="FunctionNameChar">
    <w:name w:val="FunctionName Char"/>
    <w:basedOn w:val="DefaultParagraphFont"/>
    <w:link w:val="FunctionName"/>
    <w:rsid w:val="00E916A4"/>
    <w:rPr>
      <w:rFonts w:asciiTheme="majorHAnsi" w:eastAsiaTheme="minorEastAsia" w:hAnsiTheme="majorHAnsi" w:cs="Open Sans"/>
      <w:b/>
      <w:kern w:val="0"/>
      <w:sz w:val="20"/>
      <w:szCs w:val="22"/>
      <w:lang w:val="en-GB" w:bidi="ar-SA"/>
      <w14:ligatures w14:val="none"/>
    </w:rPr>
  </w:style>
  <w:style w:type="paragraph" w:customStyle="1" w:styleId="Disclaimer">
    <w:name w:val="Disclaimer"/>
    <w:basedOn w:val="Normal"/>
    <w:link w:val="DisclaimerChar"/>
    <w:qFormat/>
    <w:rsid w:val="00E916A4"/>
    <w:pPr>
      <w:spacing w:before="155"/>
      <w:ind w:left="560" w:hanging="560"/>
    </w:pPr>
    <w:rPr>
      <w:rFonts w:asciiTheme="majorHAnsi" w:eastAsiaTheme="minorHAnsi" w:hAnsiTheme="majorHAnsi"/>
      <w:b/>
      <w:color w:val="0F154B"/>
      <w:sz w:val="32"/>
      <w:szCs w:val="32"/>
    </w:rPr>
  </w:style>
  <w:style w:type="paragraph" w:customStyle="1" w:styleId="Copyright">
    <w:name w:val="Copyright"/>
    <w:basedOn w:val="Normal"/>
    <w:link w:val="CopyrightChar"/>
    <w:qFormat/>
    <w:rsid w:val="00E916A4"/>
    <w:rPr>
      <w:rFonts w:asciiTheme="majorHAnsi" w:eastAsiaTheme="minorHAnsi" w:hAnsiTheme="majorHAnsi"/>
      <w:b/>
      <w:color w:val="0F154B"/>
      <w:sz w:val="26"/>
      <w:szCs w:val="22"/>
    </w:rPr>
  </w:style>
  <w:style w:type="character" w:customStyle="1" w:styleId="DisclaimerChar">
    <w:name w:val="Disclaimer Char"/>
    <w:basedOn w:val="DefaultParagraphFont"/>
    <w:link w:val="Disclaimer"/>
    <w:rsid w:val="00E916A4"/>
    <w:rPr>
      <w:rFonts w:asciiTheme="majorHAnsi" w:hAnsiTheme="majorHAnsi"/>
      <w:b/>
      <w:color w:val="0F154B"/>
      <w:sz w:val="32"/>
      <w:szCs w:val="32"/>
      <w:lang w:val="en-US"/>
    </w:rPr>
  </w:style>
  <w:style w:type="character" w:customStyle="1" w:styleId="CopyrightChar">
    <w:name w:val="Copyright Char"/>
    <w:basedOn w:val="DefaultParagraphFont"/>
    <w:link w:val="Copyright"/>
    <w:rsid w:val="00E916A4"/>
    <w:rPr>
      <w:rFonts w:asciiTheme="majorHAnsi" w:hAnsiTheme="majorHAnsi"/>
      <w:b/>
      <w:color w:val="0F154B"/>
      <w:sz w:val="26"/>
      <w:szCs w:val="22"/>
      <w:lang w:val="en-US"/>
    </w:rPr>
  </w:style>
  <w:style w:type="paragraph" w:styleId="ListParagraph">
    <w:name w:val="List Paragraph"/>
    <w:basedOn w:val="Normal"/>
    <w:uiPriority w:val="34"/>
    <w:qFormat/>
    <w:rsid w:val="008E327A"/>
    <w:pPr>
      <w:ind w:left="720"/>
      <w:contextualSpacing/>
    </w:pPr>
  </w:style>
  <w:style w:type="paragraph" w:customStyle="1" w:styleId="Hailorun">
    <w:name w:val="Hailo run"/>
    <w:basedOn w:val="Normal"/>
    <w:qFormat/>
    <w:rsid w:val="00E916A4"/>
    <w:pPr>
      <w:spacing w:before="155" w:line="276" w:lineRule="auto"/>
    </w:pPr>
    <w:rPr>
      <w:color w:val="000000" w:themeColor="text1"/>
      <w:sz w:val="20"/>
      <w:szCs w:val="20"/>
    </w:rPr>
  </w:style>
  <w:style w:type="paragraph" w:customStyle="1" w:styleId="Hailobigtitle">
    <w:name w:val="Hailo big title"/>
    <w:basedOn w:val="Hailorun"/>
    <w:qFormat/>
    <w:rsid w:val="00E916A4"/>
    <w:pPr>
      <w:spacing w:before="360"/>
    </w:pPr>
    <w:rPr>
      <w:rFonts w:asciiTheme="majorHAnsi" w:hAnsiTheme="majorHAnsi"/>
      <w:b/>
      <w:bCs/>
      <w:sz w:val="32"/>
      <w:szCs w:val="32"/>
    </w:rPr>
  </w:style>
  <w:style w:type="paragraph" w:customStyle="1" w:styleId="Hailomediumtitle">
    <w:name w:val="Hailo medium title"/>
    <w:basedOn w:val="Hailorun"/>
    <w:qFormat/>
    <w:rsid w:val="00E916A4"/>
    <w:pPr>
      <w:spacing w:before="360"/>
    </w:pPr>
    <w:rPr>
      <w:rFonts w:asciiTheme="majorHAnsi" w:hAnsiTheme="majorHAnsi"/>
      <w:b/>
      <w:bCs/>
      <w:sz w:val="26"/>
      <w:szCs w:val="26"/>
    </w:rPr>
  </w:style>
  <w:style w:type="paragraph" w:customStyle="1" w:styleId="HailoTableHead">
    <w:name w:val="Hailo Table Head"/>
    <w:basedOn w:val="Hailorun"/>
    <w:link w:val="HailoTableHeadChar"/>
    <w:qFormat/>
    <w:rsid w:val="00B8590B"/>
    <w:pPr>
      <w:spacing w:before="100" w:beforeAutospacing="1"/>
    </w:pPr>
    <w:rPr>
      <w:rFonts w:ascii="Montserrat SemiBold" w:hAnsi="Montserrat SemiBold"/>
      <w:b/>
      <w:bCs/>
    </w:rPr>
  </w:style>
  <w:style w:type="character" w:customStyle="1" w:styleId="HailoTableHeadChar">
    <w:name w:val="Hailo Table Head Char"/>
    <w:basedOn w:val="DefaultParagraphFont"/>
    <w:link w:val="HailoTableHead"/>
    <w:rsid w:val="00B8590B"/>
    <w:rPr>
      <w:rFonts w:ascii="Montserrat SemiBold" w:eastAsiaTheme="minorEastAsia" w:hAnsi="Montserrat SemiBold"/>
      <w:b/>
      <w:bCs/>
      <w:color w:val="000000" w:themeColor="text1"/>
      <w:sz w:val="20"/>
      <w:szCs w:val="20"/>
    </w:rPr>
  </w:style>
  <w:style w:type="paragraph" w:customStyle="1" w:styleId="TableParagraph022Indent">
    <w:name w:val="Table Paragraph 0.22 Indent"/>
    <w:basedOn w:val="Normal"/>
    <w:uiPriority w:val="1"/>
    <w:qFormat/>
    <w:rsid w:val="00E916A4"/>
    <w:pPr>
      <w:spacing w:before="36"/>
      <w:ind w:left="122"/>
    </w:pPr>
    <w:rPr>
      <w:rFonts w:asciiTheme="majorHAnsi" w:eastAsia="Open Sans" w:hAnsiTheme="majorHAnsi" w:cs="Open Sans"/>
      <w:w w:val="0"/>
      <w:kern w:val="0"/>
      <w:sz w:val="20"/>
      <w:szCs w:val="20"/>
      <w:lang w:eastAsia="zh-CN" w:bidi="ar-SA"/>
      <w14:ligatures w14:val="none"/>
    </w:rPr>
  </w:style>
  <w:style w:type="table" w:styleId="TableGrid">
    <w:name w:val="Table Grid"/>
    <w:basedOn w:val="TableNormal"/>
    <w:uiPriority w:val="39"/>
    <w:rsid w:val="00CE646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463CAF"/>
    <w:pPr>
      <w:autoSpaceDE w:val="0"/>
      <w:autoSpaceDN w:val="0"/>
      <w:adjustRightInd w:val="0"/>
    </w:pPr>
    <w:rPr>
      <w:rFonts w:ascii="Open Sans" w:hAnsi="Open Sans" w:cs="Open Sans"/>
      <w:color w:val="000000"/>
      <w:kern w:val="0"/>
    </w:rPr>
  </w:style>
  <w:style w:type="paragraph" w:customStyle="1" w:styleId="Hialotextno">
    <w:name w:val="Hialo text no"/>
    <w:basedOn w:val="Hailorun"/>
    <w:qFormat/>
    <w:rsid w:val="00EA6694"/>
    <w:pPr>
      <w:numPr>
        <w:numId w:val="2"/>
      </w:numPr>
      <w:ind w:left="584" w:hanging="357"/>
    </w:pPr>
    <w:rPr>
      <w:w w:val="105"/>
    </w:rPr>
  </w:style>
  <w:style w:type="paragraph" w:customStyle="1" w:styleId="Hailobullets">
    <w:name w:val="Hailo bullets"/>
    <w:basedOn w:val="Hailorun"/>
    <w:qFormat/>
    <w:rsid w:val="00E916A4"/>
    <w:pPr>
      <w:numPr>
        <w:numId w:val="3"/>
      </w:numPr>
      <w:ind w:left="584" w:hanging="357"/>
    </w:pPr>
    <w:rPr>
      <w:w w:val="105"/>
    </w:rPr>
  </w:style>
  <w:style w:type="character" w:customStyle="1" w:styleId="Heading1Char">
    <w:name w:val="Heading 1 Char"/>
    <w:basedOn w:val="DefaultParagraphFont"/>
    <w:link w:val="Heading1"/>
    <w:uiPriority w:val="9"/>
    <w:rsid w:val="00E916A4"/>
    <w:rPr>
      <w:rFonts w:asciiTheme="majorHAnsi" w:eastAsiaTheme="majorEastAsia" w:hAnsiTheme="majorHAnsi" w:cstheme="majorBidi"/>
      <w:color w:val="007192" w:themeColor="accent1" w:themeShade="BF"/>
      <w:sz w:val="32"/>
      <w:szCs w:val="32"/>
    </w:rPr>
  </w:style>
  <w:style w:type="paragraph" w:styleId="Title">
    <w:name w:val="Title"/>
    <w:basedOn w:val="Normal"/>
    <w:next w:val="Normal"/>
    <w:link w:val="TitleChar"/>
    <w:uiPriority w:val="10"/>
    <w:qFormat/>
    <w:rsid w:val="0081318F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81318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Hyperlink">
    <w:name w:val="Hyperlink"/>
    <w:basedOn w:val="DefaultParagraphFont"/>
    <w:uiPriority w:val="99"/>
    <w:unhideWhenUsed/>
    <w:rsid w:val="0081318F"/>
    <w:rPr>
      <w:color w:val="E3F0FC" w:themeColor="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81318F"/>
    <w:rPr>
      <w:rFonts w:asciiTheme="majorHAnsi" w:eastAsiaTheme="majorEastAsia" w:hAnsiTheme="majorHAnsi" w:cstheme="majorBidi"/>
      <w:color w:val="007192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www.linkedin.com/company/hailo-ai/" TargetMode="External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footer" Target="footer2.xml"/><Relationship Id="rId7" Type="http://schemas.openxmlformats.org/officeDocument/2006/relationships/settings" Target="settings.xml"/><Relationship Id="rId12" Type="http://schemas.openxmlformats.org/officeDocument/2006/relationships/hyperlink" Target="https://www.facebook.com/HailoTech/" TargetMode="External"/><Relationship Id="rId17" Type="http://schemas.openxmlformats.org/officeDocument/2006/relationships/hyperlink" Target="mailto:uri@meirovitch.com" TargetMode="External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hyperlink" Target="mailto:dan@griffin360.com" TargetMode="External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hailo.ai" TargetMode="External"/><Relationship Id="rId24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hyperlink" Target="https://www.youtube.com/channel/UCJyQfXEbUVHhiXM_Lc9e2aw" TargetMode="External"/><Relationship Id="rId23" Type="http://schemas.openxmlformats.org/officeDocument/2006/relationships/footer" Target="footer3.xml"/><Relationship Id="rId10" Type="http://schemas.openxmlformats.org/officeDocument/2006/relationships/endnotes" Target="endnotes.xml"/><Relationship Id="rId19" Type="http://schemas.openxmlformats.org/officeDocument/2006/relationships/header" Target="head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twitter.com/Hailo_ai" TargetMode="External"/><Relationship Id="rId22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orang\Downloads\Hailo%20A4%20Template%20(1).dotx" TargetMode="External"/></Relationships>
</file>

<file path=word/theme/theme1.xml><?xml version="1.0" encoding="utf-8"?>
<a:theme xmlns:a="http://schemas.openxmlformats.org/drawingml/2006/main" name="Office Theme">
  <a:themeElements>
    <a:clrScheme name="hailo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0098C3"/>
      </a:accent1>
      <a:accent2>
        <a:srgbClr val="4175E9"/>
      </a:accent2>
      <a:accent3>
        <a:srgbClr val="FFFFFF"/>
      </a:accent3>
      <a:accent4>
        <a:srgbClr val="FFFFFF"/>
      </a:accent4>
      <a:accent5>
        <a:srgbClr val="D1D1D1"/>
      </a:accent5>
      <a:accent6>
        <a:srgbClr val="D3DEE5"/>
      </a:accent6>
      <a:hlink>
        <a:srgbClr val="E3F0FC"/>
      </a:hlink>
      <a:folHlink>
        <a:srgbClr val="000000"/>
      </a:folHlink>
    </a:clrScheme>
    <a:fontScheme name="Segoe UI">
      <a:majorFont>
        <a:latin typeface="Segoe UI"/>
        <a:ea typeface=""/>
        <a:cs typeface="Segoe UI"/>
      </a:majorFont>
      <a:minorFont>
        <a:latin typeface="Segoe UI Light"/>
        <a:ea typeface=""/>
        <a:cs typeface="Segoe UI Light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052e7df8-a4a3-4bef-8105-480b3557d6af">
      <Terms xmlns="http://schemas.microsoft.com/office/infopath/2007/PartnerControls"/>
    </lcf76f155ced4ddcb4097134ff3c332f>
    <TaxCatchAll xmlns="e3f6d070-23b5-48ef-b1bb-788187d58a62" xsi:nil="true"/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C72EDBF7E9831409AD30CBCF7123C62" ma:contentTypeVersion="15" ma:contentTypeDescription="Create a new document." ma:contentTypeScope="" ma:versionID="c99714b119723f510bcd80596777a4b5">
  <xsd:schema xmlns:xsd="http://www.w3.org/2001/XMLSchema" xmlns:xs="http://www.w3.org/2001/XMLSchema" xmlns:p="http://schemas.microsoft.com/office/2006/metadata/properties" xmlns:ns2="052e7df8-a4a3-4bef-8105-480b3557d6af" xmlns:ns3="e3f6d070-23b5-48ef-b1bb-788187d58a62" targetNamespace="http://schemas.microsoft.com/office/2006/metadata/properties" ma:root="true" ma:fieldsID="5fc78d4bd76064c042476e356922c039" ns2:_="" ns3:_="">
    <xsd:import namespace="052e7df8-a4a3-4bef-8105-480b3557d6af"/>
    <xsd:import namespace="e3f6d070-23b5-48ef-b1bb-788187d58a6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52e7df8-a4a3-4bef-8105-480b3557d6a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3" nillable="true" ma:displayName="Location" ma:indexed="true" ma:internalName="MediaServiceLocatio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17" nillable="true" ma:taxonomy="true" ma:internalName="lcf76f155ced4ddcb4097134ff3c332f" ma:taxonomyFieldName="MediaServiceImageTags" ma:displayName="Image Tags" ma:readOnly="false" ma:fieldId="{5cf76f15-5ced-4ddc-b409-7134ff3c332f}" ma:taxonomyMulti="true" ma:sspId="f3408bba-0b72-4d46-8231-da7c78eb093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3f6d070-23b5-48ef-b1bb-788187d58a62" elementFormDefault="qualified">
    <xsd:import namespace="http://schemas.microsoft.com/office/2006/documentManagement/types"/>
    <xsd:import namespace="http://schemas.microsoft.com/office/infopath/2007/PartnerControls"/>
    <xsd:element name="TaxCatchAll" ma:index="18" nillable="true" ma:displayName="Taxonomy Catch All Column" ma:hidden="true" ma:list="{33d263f5-569b-42b5-921c-010ae1b12a67}" ma:internalName="TaxCatchAll" ma:showField="CatchAllData" ma:web="e3f6d070-23b5-48ef-b1bb-788187d58a6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F0CEB26F-2B44-41A3-9881-3446DF516094}">
  <ds:schemaRefs>
    <ds:schemaRef ds:uri="http://schemas.microsoft.com/office/2006/metadata/properties"/>
    <ds:schemaRef ds:uri="http://schemas.microsoft.com/office/infopath/2007/PartnerControls"/>
    <ds:schemaRef ds:uri="405c5457-993f-4ad7-8f05-3d548e3c1faa"/>
    <ds:schemaRef ds:uri="2c6f2bbb-5acd-42b4-adef-cf65333eb3a6"/>
  </ds:schemaRefs>
</ds:datastoreItem>
</file>

<file path=customXml/itemProps2.xml><?xml version="1.0" encoding="utf-8"?>
<ds:datastoreItem xmlns:ds="http://schemas.openxmlformats.org/officeDocument/2006/customXml" ds:itemID="{05598B88-14C9-42ED-83A7-87B3CCBFBD87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12170304-8814-4B8D-B2DF-66193FCA2D6B}"/>
</file>

<file path=customXml/itemProps4.xml><?xml version="1.0" encoding="utf-8"?>
<ds:datastoreItem xmlns:ds="http://schemas.openxmlformats.org/officeDocument/2006/customXml" ds:itemID="{FB049D38-6572-4950-87AA-1B25AF2B21E5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Hailo A4 Template (1)</Template>
  <TotalTime>6</TotalTime>
  <Pages>1</Pages>
  <Words>182</Words>
  <Characters>1286</Characters>
  <Application>Microsoft Office Word</Application>
  <DocSecurity>0</DocSecurity>
  <Lines>35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Moran Gurewitz</dc:creator>
  <cp:keywords/>
  <dc:description/>
  <cp:lastModifiedBy>Moran Gurewitz</cp:lastModifiedBy>
  <cp:revision>1</cp:revision>
  <dcterms:created xsi:type="dcterms:W3CDTF">2024-07-18T13:06:00Z</dcterms:created>
  <dcterms:modified xsi:type="dcterms:W3CDTF">2024-07-18T13:13:00Z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d813517b-4e96-45fd-a72c-9e467ada198f</vt:lpwstr>
  </property>
  <property fmtid="{D5CDD505-2E9C-101B-9397-08002B2CF9AE}" pid="3" name="ContentTypeId">
    <vt:lpwstr>0x0101009C72EDBF7E9831409AD30CBCF7123C62</vt:lpwstr>
  </property>
  <property fmtid="{D5CDD505-2E9C-101B-9397-08002B2CF9AE}" pid="4" name="MediaServiceImageTags">
    <vt:lpwstr/>
  </property>
</Properties>
</file>